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2F1" w:rsidRDefault="006E42F1" w:rsidP="00DB7CE8">
      <w:pPr>
        <w:pStyle w:val="Subtitle"/>
        <w:rPr>
          <w:noProof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Герб ППО (вектор) черная 2" style="position:absolute;left:0;text-align:left;margin-left:234pt;margin-top:-18pt;width:53.65pt;height:68.25pt;z-index:251658240;visibility:visible">
            <v:imagedata r:id="rId5" o:title=""/>
            <w10:wrap type="square"/>
          </v:shape>
        </w:pict>
      </w:r>
    </w:p>
    <w:p w:rsidR="006E42F1" w:rsidRDefault="006E42F1" w:rsidP="00DB7CE8">
      <w:pPr>
        <w:pStyle w:val="Subtitle"/>
        <w:jc w:val="left"/>
        <w:rPr>
          <w:noProof/>
          <w:sz w:val="32"/>
          <w:szCs w:val="32"/>
        </w:rPr>
      </w:pPr>
    </w:p>
    <w:p w:rsidR="006E42F1" w:rsidRDefault="006E42F1" w:rsidP="00DB7CE8">
      <w:pPr>
        <w:pStyle w:val="Subtitle"/>
        <w:rPr>
          <w:sz w:val="32"/>
          <w:szCs w:val="32"/>
        </w:rPr>
      </w:pPr>
    </w:p>
    <w:p w:rsidR="006E42F1" w:rsidRDefault="006E42F1" w:rsidP="00DB7CE8">
      <w:pPr>
        <w:pStyle w:val="Subtitle"/>
        <w:rPr>
          <w:sz w:val="32"/>
          <w:szCs w:val="32"/>
        </w:rPr>
      </w:pPr>
    </w:p>
    <w:p w:rsidR="006E42F1" w:rsidRPr="005721A9" w:rsidRDefault="006E42F1" w:rsidP="00DB7CE8">
      <w:pPr>
        <w:pStyle w:val="Subtitle"/>
        <w:rPr>
          <w:sz w:val="32"/>
          <w:szCs w:val="32"/>
        </w:rPr>
      </w:pPr>
      <w:r w:rsidRPr="005721A9">
        <w:rPr>
          <w:sz w:val="32"/>
          <w:szCs w:val="32"/>
        </w:rPr>
        <w:t xml:space="preserve">КОМИТЕТ МЕСТНОГО САМОУПРАВЛЕНИЯ </w:t>
      </w:r>
    </w:p>
    <w:p w:rsidR="006E42F1" w:rsidRPr="005721A9" w:rsidRDefault="006E42F1" w:rsidP="00DB7CE8">
      <w:pPr>
        <w:pStyle w:val="Subtitle"/>
        <w:rPr>
          <w:sz w:val="32"/>
          <w:szCs w:val="32"/>
        </w:rPr>
      </w:pPr>
      <w:r>
        <w:rPr>
          <w:sz w:val="32"/>
          <w:szCs w:val="32"/>
        </w:rPr>
        <w:t>НИЖНЕШКАФТИНСКОГО</w:t>
      </w:r>
      <w:r w:rsidRPr="005721A9">
        <w:rPr>
          <w:sz w:val="32"/>
          <w:szCs w:val="32"/>
        </w:rPr>
        <w:t xml:space="preserve"> СЕЛЬСОВЕТА</w:t>
      </w:r>
    </w:p>
    <w:p w:rsidR="006E42F1" w:rsidRPr="005721A9" w:rsidRDefault="006E42F1" w:rsidP="00DB7CE8">
      <w:pPr>
        <w:pStyle w:val="Subtitle"/>
        <w:rPr>
          <w:sz w:val="32"/>
          <w:szCs w:val="32"/>
        </w:rPr>
      </w:pPr>
      <w:r w:rsidRPr="005721A9">
        <w:rPr>
          <w:sz w:val="32"/>
          <w:szCs w:val="32"/>
        </w:rPr>
        <w:t xml:space="preserve">НИКОЛЬСКОГО  РАЙОНА  ПЕНЗЕНСКОЙ ОБЛАСТИ </w:t>
      </w:r>
    </w:p>
    <w:p w:rsidR="006E42F1" w:rsidRPr="005721A9" w:rsidRDefault="006E42F1" w:rsidP="00DB7CE8">
      <w:pPr>
        <w:pStyle w:val="Subtitle"/>
        <w:rPr>
          <w:sz w:val="32"/>
          <w:szCs w:val="32"/>
        </w:rPr>
      </w:pPr>
      <w:r w:rsidRPr="005721A9">
        <w:rPr>
          <w:sz w:val="32"/>
          <w:szCs w:val="32"/>
        </w:rPr>
        <w:t>ТРЕТЬЕГО  СОЗЫВА</w:t>
      </w:r>
    </w:p>
    <w:p w:rsidR="006E42F1" w:rsidRDefault="006E42F1" w:rsidP="00DB7CE8">
      <w:pPr>
        <w:pStyle w:val="Subtitle"/>
      </w:pPr>
    </w:p>
    <w:p w:rsidR="006E42F1" w:rsidRDefault="006E42F1" w:rsidP="00DB7CE8">
      <w:pPr>
        <w:pStyle w:val="Subtitle"/>
        <w:rPr>
          <w:szCs w:val="28"/>
        </w:rPr>
      </w:pPr>
      <w:r>
        <w:rPr>
          <w:szCs w:val="28"/>
        </w:rPr>
        <w:t>РЕШЕНИЕ</w:t>
      </w:r>
    </w:p>
    <w:p w:rsidR="006E42F1" w:rsidRDefault="006E42F1" w:rsidP="00DB7CE8">
      <w:pPr>
        <w:pStyle w:val="Subtitle"/>
      </w:pPr>
    </w:p>
    <w:p w:rsidR="006E42F1" w:rsidRPr="001131C7" w:rsidRDefault="006E42F1" w:rsidP="00DB7CE8">
      <w:pPr>
        <w:pStyle w:val="Subtitle"/>
        <w:rPr>
          <w:b w:val="0"/>
          <w:bCs w:val="0"/>
        </w:rPr>
      </w:pPr>
      <w:r w:rsidRPr="001131C7">
        <w:rPr>
          <w:b w:val="0"/>
          <w:bCs w:val="0"/>
        </w:rPr>
        <w:t xml:space="preserve">от </w:t>
      </w:r>
      <w:r>
        <w:rPr>
          <w:b w:val="0"/>
          <w:bCs w:val="0"/>
        </w:rPr>
        <w:t>21.05.2021</w:t>
      </w:r>
      <w:r w:rsidRPr="001131C7">
        <w:rPr>
          <w:b w:val="0"/>
          <w:bCs w:val="0"/>
        </w:rPr>
        <w:t xml:space="preserve"> №</w:t>
      </w:r>
      <w:r>
        <w:rPr>
          <w:b w:val="0"/>
          <w:bCs w:val="0"/>
        </w:rPr>
        <w:t xml:space="preserve"> 158-31/3</w:t>
      </w:r>
    </w:p>
    <w:p w:rsidR="006E42F1" w:rsidRDefault="006E42F1" w:rsidP="00620EBF">
      <w:pPr>
        <w:pStyle w:val="Subtitle"/>
        <w:rPr>
          <w:b w:val="0"/>
          <w:bCs w:val="0"/>
        </w:rPr>
      </w:pPr>
      <w:r>
        <w:rPr>
          <w:b w:val="0"/>
          <w:bCs w:val="0"/>
        </w:rPr>
        <w:t xml:space="preserve"> с. Нижний Шкафт</w:t>
      </w:r>
    </w:p>
    <w:p w:rsidR="006E42F1" w:rsidRPr="001131C7" w:rsidRDefault="006E42F1" w:rsidP="00620EBF">
      <w:pPr>
        <w:pStyle w:val="Subtitle"/>
        <w:rPr>
          <w:b w:val="0"/>
          <w:bCs w:val="0"/>
        </w:rPr>
      </w:pPr>
    </w:p>
    <w:p w:rsidR="006E42F1" w:rsidRDefault="006E42F1" w:rsidP="006F4560">
      <w:pPr>
        <w:pStyle w:val="BodyText"/>
        <w:spacing w:after="0"/>
        <w:jc w:val="center"/>
        <w:rPr>
          <w:b/>
          <w:bCs/>
        </w:rPr>
      </w:pPr>
      <w:r>
        <w:rPr>
          <w:b/>
          <w:bCs/>
        </w:rPr>
        <w:t>О проекте решения Комитета местного самоуправления Нижнешкафтинского сельсовета Никольского района Пензенской области «О внесении изменений в генеральный план муниципального образования Нижнешкафтинский сельсовет Никольского района</w:t>
      </w:r>
      <w:r>
        <w:t xml:space="preserve"> </w:t>
      </w:r>
      <w:r>
        <w:rPr>
          <w:b/>
        </w:rPr>
        <w:t>Пензенской</w:t>
      </w:r>
      <w:r>
        <w:t xml:space="preserve"> </w:t>
      </w:r>
      <w:r>
        <w:rPr>
          <w:b/>
          <w:bCs/>
        </w:rPr>
        <w:t>области, утвержденный решением Комитета местного самоуправления</w:t>
      </w:r>
      <w:r>
        <w:t xml:space="preserve"> </w:t>
      </w:r>
      <w:r>
        <w:rPr>
          <w:b/>
        </w:rPr>
        <w:t>Нижнешкафтинского сельсовета</w:t>
      </w:r>
      <w:r>
        <w:t xml:space="preserve"> </w:t>
      </w:r>
      <w:r>
        <w:rPr>
          <w:b/>
        </w:rPr>
        <w:t>Никольского</w:t>
      </w:r>
      <w:r>
        <w:t xml:space="preserve"> </w:t>
      </w:r>
      <w:r>
        <w:rPr>
          <w:b/>
          <w:bCs/>
        </w:rPr>
        <w:t>района Пензенской области от 23.09.2011  № 64-17/1»</w:t>
      </w:r>
    </w:p>
    <w:p w:rsidR="006E42F1" w:rsidRDefault="006E42F1" w:rsidP="006F4560">
      <w:pPr>
        <w:pStyle w:val="BodyText"/>
        <w:spacing w:after="0"/>
        <w:jc w:val="center"/>
        <w:rPr>
          <w:b/>
          <w:bCs/>
        </w:rPr>
      </w:pPr>
    </w:p>
    <w:p w:rsidR="006E42F1" w:rsidRDefault="006E42F1" w:rsidP="006F4560">
      <w:pPr>
        <w:pStyle w:val="BodyText"/>
        <w:spacing w:after="0"/>
        <w:ind w:firstLine="567"/>
        <w:jc w:val="both"/>
      </w:pPr>
      <w:r w:rsidRPr="007905FD">
        <w:t>В соответствии с ч. 2 ст. 24 Градостроительно</w:t>
      </w:r>
      <w:r>
        <w:t>го кодекса Российской Федерации</w:t>
      </w:r>
      <w:r w:rsidRPr="007905FD">
        <w:t xml:space="preserve">, рассмотрев представленные материалы по подготовке внесения изменений в генеральный план муниципального образования </w:t>
      </w:r>
      <w:r>
        <w:t>Нижнешкафтинский</w:t>
      </w:r>
      <w:r w:rsidRPr="007905FD">
        <w:t xml:space="preserve"> сельсовет Никольского района Пензенской области, </w:t>
      </w:r>
      <w:r w:rsidRPr="007905FD">
        <w:rPr>
          <w:bCs/>
        </w:rPr>
        <w:t>утвержденный решением Комитета местного самоуправления</w:t>
      </w:r>
      <w:r w:rsidRPr="007905FD">
        <w:t xml:space="preserve"> </w:t>
      </w:r>
      <w:r>
        <w:t>Нижнешкафтинского</w:t>
      </w:r>
      <w:r w:rsidRPr="007905FD">
        <w:t xml:space="preserve"> сельсовета Никольского </w:t>
      </w:r>
      <w:r>
        <w:rPr>
          <w:bCs/>
        </w:rPr>
        <w:t>района Пензенской области от 23.09.2011 № 64-17/1</w:t>
      </w:r>
      <w:r w:rsidRPr="007905FD">
        <w:rPr>
          <w:bCs/>
        </w:rPr>
        <w:t xml:space="preserve">, </w:t>
      </w:r>
      <w:r w:rsidRPr="007905FD">
        <w:t xml:space="preserve">в соответствии с постановлением администрации </w:t>
      </w:r>
      <w:r>
        <w:t>Нижнешкафтинского</w:t>
      </w:r>
      <w:r w:rsidRPr="007905FD">
        <w:t xml:space="preserve"> сельсовета Никольского</w:t>
      </w:r>
      <w:r>
        <w:t xml:space="preserve"> района Пензенской области от 30.11.2020 № 104-а</w:t>
      </w:r>
      <w:r w:rsidRPr="007905FD">
        <w:t xml:space="preserve"> «О разработке проекта решения Комитета местного самоуправления </w:t>
      </w:r>
      <w:r>
        <w:t>Нижнешкафтинского</w:t>
      </w:r>
      <w:r w:rsidRPr="007905FD">
        <w:t xml:space="preserve"> сельсовета Никольского района Пензенской области «О внесении изменений в генеральный план муниципального образования </w:t>
      </w:r>
      <w:r>
        <w:t>Нижнешкафтинский</w:t>
      </w:r>
      <w:r w:rsidRPr="007905FD">
        <w:t xml:space="preserve"> сельсовет Никольского района Пензенской области, утвержденный решением Комитета местного самоуправления </w:t>
      </w:r>
      <w:r>
        <w:t>Нижнешкафтинского</w:t>
      </w:r>
      <w:r w:rsidRPr="007905FD">
        <w:t xml:space="preserve"> сельсовета Никольского</w:t>
      </w:r>
      <w:r>
        <w:t xml:space="preserve"> района Пензенской области от 23.09.2011 № 64-17/1</w:t>
      </w:r>
      <w:r w:rsidRPr="007905FD">
        <w:t xml:space="preserve">», руководствуясь Уставом </w:t>
      </w:r>
      <w:r>
        <w:t>Нижнешкафтинского</w:t>
      </w:r>
      <w:r w:rsidRPr="007905FD">
        <w:t xml:space="preserve"> сельсовета Никольского района Пензенской области,</w:t>
      </w:r>
    </w:p>
    <w:p w:rsidR="006E42F1" w:rsidRPr="00DC5C7A" w:rsidRDefault="006E42F1" w:rsidP="006F4560">
      <w:pPr>
        <w:pStyle w:val="BodyText"/>
        <w:spacing w:after="0"/>
        <w:ind w:firstLine="567"/>
        <w:jc w:val="both"/>
        <w:rPr>
          <w:b/>
          <w:bCs/>
        </w:rPr>
      </w:pPr>
    </w:p>
    <w:p w:rsidR="006E42F1" w:rsidRDefault="006E42F1" w:rsidP="00620EBF">
      <w:pPr>
        <w:ind w:left="-567" w:firstLine="567"/>
        <w:jc w:val="center"/>
        <w:rPr>
          <w:b/>
          <w:spacing w:val="-6"/>
        </w:rPr>
      </w:pPr>
      <w:r w:rsidRPr="007905FD">
        <w:rPr>
          <w:spacing w:val="-6"/>
        </w:rPr>
        <w:t xml:space="preserve">Комитет местного самоуправления </w:t>
      </w:r>
      <w:r>
        <w:rPr>
          <w:spacing w:val="-6"/>
        </w:rPr>
        <w:t>Нижнешкафтинского</w:t>
      </w:r>
      <w:r w:rsidRPr="007905FD">
        <w:rPr>
          <w:i/>
          <w:spacing w:val="-6"/>
        </w:rPr>
        <w:t xml:space="preserve"> </w:t>
      </w:r>
      <w:r w:rsidRPr="007905FD">
        <w:rPr>
          <w:spacing w:val="-6"/>
        </w:rPr>
        <w:t xml:space="preserve">сельсовета Никольского района Пензенской области </w:t>
      </w:r>
      <w:r w:rsidRPr="007905FD">
        <w:rPr>
          <w:b/>
          <w:spacing w:val="-6"/>
        </w:rPr>
        <w:t>решил:</w:t>
      </w:r>
    </w:p>
    <w:p w:rsidR="006E42F1" w:rsidRPr="00620EBF" w:rsidRDefault="006E42F1" w:rsidP="00620EBF">
      <w:pPr>
        <w:ind w:left="-567" w:firstLine="567"/>
        <w:jc w:val="center"/>
        <w:rPr>
          <w:spacing w:val="-6"/>
        </w:rPr>
      </w:pPr>
    </w:p>
    <w:p w:rsidR="006E42F1" w:rsidRPr="007905FD" w:rsidRDefault="006E42F1" w:rsidP="006F4560">
      <w:pPr>
        <w:pStyle w:val="1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 xml:space="preserve">1. Одобрить проект решения Комитета местного самоуправления </w:t>
      </w:r>
      <w:r>
        <w:rPr>
          <w:rFonts w:ascii="Times New Roman" w:hAnsi="Times New Roman"/>
          <w:sz w:val="24"/>
          <w:szCs w:val="24"/>
        </w:rPr>
        <w:t>Нижнешкафтинского</w:t>
      </w:r>
      <w:r w:rsidRPr="007905FD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«О внесении изменений в генеральный план муниципального образования </w:t>
      </w:r>
      <w:r>
        <w:rPr>
          <w:rFonts w:ascii="Times New Roman" w:hAnsi="Times New Roman"/>
          <w:sz w:val="24"/>
          <w:szCs w:val="24"/>
        </w:rPr>
        <w:t>Нижнешкафтинский</w:t>
      </w:r>
      <w:r w:rsidRPr="007905FD">
        <w:rPr>
          <w:rFonts w:ascii="Times New Roman" w:hAnsi="Times New Roman"/>
          <w:sz w:val="24"/>
          <w:szCs w:val="24"/>
        </w:rPr>
        <w:t xml:space="preserve"> сельсовет Никольского района Пензенской области, утвержденный решением Комитета местного самоуправления </w:t>
      </w:r>
      <w:r>
        <w:rPr>
          <w:rFonts w:ascii="Times New Roman" w:hAnsi="Times New Roman"/>
          <w:sz w:val="24"/>
          <w:szCs w:val="24"/>
        </w:rPr>
        <w:t>Нижнешкафтинского</w:t>
      </w:r>
      <w:r w:rsidRPr="007905FD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от</w:t>
      </w:r>
      <w:r>
        <w:rPr>
          <w:rFonts w:ascii="Times New Roman" w:hAnsi="Times New Roman"/>
          <w:sz w:val="24"/>
          <w:szCs w:val="24"/>
        </w:rPr>
        <w:t xml:space="preserve"> 23.09.2011 № 64-17/1</w:t>
      </w:r>
      <w:r w:rsidRPr="007905FD">
        <w:rPr>
          <w:rFonts w:ascii="Times New Roman" w:hAnsi="Times New Roman"/>
          <w:sz w:val="24"/>
          <w:szCs w:val="24"/>
        </w:rPr>
        <w:t>», согласно приложению 1.</w:t>
      </w:r>
    </w:p>
    <w:p w:rsidR="006E42F1" w:rsidRPr="007905FD" w:rsidRDefault="006E42F1" w:rsidP="006F4560">
      <w:pPr>
        <w:pStyle w:val="1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 xml:space="preserve">2. Назначить публичные слушания по проекту решения Комитета местного самоуправления </w:t>
      </w:r>
      <w:r>
        <w:rPr>
          <w:rFonts w:ascii="Times New Roman" w:hAnsi="Times New Roman"/>
          <w:sz w:val="24"/>
          <w:szCs w:val="24"/>
        </w:rPr>
        <w:t>Нижнешкафтинского</w:t>
      </w:r>
      <w:r w:rsidRPr="007905FD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«О внесении изменений в генеральный план муниципального образования </w:t>
      </w:r>
      <w:r>
        <w:rPr>
          <w:rFonts w:ascii="Times New Roman" w:hAnsi="Times New Roman"/>
          <w:sz w:val="24"/>
          <w:szCs w:val="24"/>
        </w:rPr>
        <w:t>Нижнешкафтинский</w:t>
      </w:r>
      <w:r w:rsidRPr="007905FD">
        <w:rPr>
          <w:rFonts w:ascii="Times New Roman" w:hAnsi="Times New Roman"/>
          <w:sz w:val="24"/>
          <w:szCs w:val="24"/>
        </w:rPr>
        <w:t xml:space="preserve"> сельсовет Никольского района Пензенской области, утвержденный решением Комитета местного самоуправления </w:t>
      </w:r>
      <w:r>
        <w:rPr>
          <w:rFonts w:ascii="Times New Roman" w:hAnsi="Times New Roman"/>
          <w:sz w:val="24"/>
          <w:szCs w:val="24"/>
        </w:rPr>
        <w:t>Нижнешкафтинского</w:t>
      </w:r>
      <w:r w:rsidRPr="007905FD">
        <w:rPr>
          <w:rFonts w:ascii="Times New Roman" w:hAnsi="Times New Roman"/>
          <w:sz w:val="24"/>
          <w:szCs w:val="24"/>
        </w:rPr>
        <w:t xml:space="preserve"> сельсовета Никольского</w:t>
      </w:r>
      <w:r>
        <w:rPr>
          <w:rFonts w:ascii="Times New Roman" w:hAnsi="Times New Roman"/>
          <w:sz w:val="24"/>
          <w:szCs w:val="24"/>
        </w:rPr>
        <w:t xml:space="preserve"> района Пензенской области от 23.09.2011 № 64-17/1</w:t>
      </w:r>
      <w:r w:rsidRPr="007905FD">
        <w:rPr>
          <w:rFonts w:ascii="Times New Roman" w:hAnsi="Times New Roman"/>
          <w:sz w:val="24"/>
          <w:szCs w:val="24"/>
        </w:rPr>
        <w:t xml:space="preserve">», на </w:t>
      </w:r>
      <w:r w:rsidRPr="00F66580">
        <w:rPr>
          <w:rFonts w:ascii="Times New Roman" w:hAnsi="Times New Roman"/>
          <w:sz w:val="24"/>
          <w:szCs w:val="24"/>
        </w:rPr>
        <w:t>23.06.2021</w:t>
      </w:r>
      <w:r w:rsidRPr="00964C57">
        <w:rPr>
          <w:rFonts w:ascii="Times New Roman" w:hAnsi="Times New Roman"/>
          <w:sz w:val="24"/>
          <w:szCs w:val="24"/>
        </w:rPr>
        <w:t xml:space="preserve"> </w:t>
      </w:r>
      <w:r w:rsidRPr="007905FD">
        <w:rPr>
          <w:rFonts w:ascii="Times New Roman" w:hAnsi="Times New Roman"/>
          <w:sz w:val="24"/>
          <w:szCs w:val="24"/>
        </w:rPr>
        <w:t>года, согласно графику (приложение 2).</w:t>
      </w:r>
    </w:p>
    <w:p w:rsidR="006E42F1" w:rsidRDefault="006E42F1" w:rsidP="006F4560">
      <w:pPr>
        <w:pStyle w:val="1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>3.Утвердить организационный комитет по проведению публичных слушаний в следующем составе:</w:t>
      </w:r>
    </w:p>
    <w:p w:rsidR="006E42F1" w:rsidRPr="007905FD" w:rsidRDefault="006E42F1" w:rsidP="006F4560">
      <w:pPr>
        <w:pStyle w:val="1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Самсонова Е.А.</w:t>
      </w:r>
      <w:r w:rsidRPr="007905FD">
        <w:rPr>
          <w:rFonts w:ascii="Times New Roman" w:hAnsi="Times New Roman"/>
          <w:sz w:val="24"/>
          <w:szCs w:val="24"/>
        </w:rPr>
        <w:t xml:space="preserve"> - глава </w:t>
      </w:r>
      <w:r>
        <w:rPr>
          <w:rFonts w:ascii="Times New Roman" w:hAnsi="Times New Roman"/>
          <w:sz w:val="24"/>
          <w:szCs w:val="24"/>
        </w:rPr>
        <w:t>Нижнешкафтинского</w:t>
      </w:r>
      <w:r w:rsidRPr="007905FD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    области, председатель организационного комитета;</w:t>
      </w:r>
    </w:p>
    <w:p w:rsidR="006E42F1" w:rsidRPr="007905FD" w:rsidRDefault="006E42F1" w:rsidP="006F4560">
      <w:pPr>
        <w:pStyle w:val="1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 Богомолов И.И..</w:t>
      </w:r>
      <w:r w:rsidRPr="007905FD">
        <w:rPr>
          <w:rFonts w:ascii="Times New Roman" w:hAnsi="Times New Roman"/>
          <w:sz w:val="24"/>
          <w:szCs w:val="24"/>
        </w:rPr>
        <w:t xml:space="preserve">  - глава администрации </w:t>
      </w:r>
      <w:r>
        <w:rPr>
          <w:rFonts w:ascii="Times New Roman" w:hAnsi="Times New Roman"/>
          <w:sz w:val="24"/>
          <w:szCs w:val="24"/>
        </w:rPr>
        <w:t>Нижнешкафтинского</w:t>
      </w:r>
      <w:r w:rsidRPr="007905FD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области, заместитель председателя (по согласованию); </w:t>
      </w:r>
    </w:p>
    <w:p w:rsidR="006E42F1" w:rsidRPr="007905FD" w:rsidRDefault="006E42F1" w:rsidP="006F4560">
      <w:pPr>
        <w:pStyle w:val="1"/>
        <w:spacing w:before="0" w:after="0" w:line="240" w:lineRule="auto"/>
        <w:ind w:right="40"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 Садовская И.И..</w:t>
      </w:r>
      <w:r w:rsidRPr="007905FD">
        <w:rPr>
          <w:rFonts w:ascii="Times New Roman" w:hAnsi="Times New Roman"/>
          <w:sz w:val="24"/>
          <w:szCs w:val="24"/>
        </w:rPr>
        <w:t xml:space="preserve"> – ведущий специалист администрации </w:t>
      </w:r>
      <w:r>
        <w:rPr>
          <w:rFonts w:ascii="Times New Roman" w:hAnsi="Times New Roman"/>
          <w:sz w:val="24"/>
          <w:szCs w:val="24"/>
        </w:rPr>
        <w:t>Нижнешкафтинского</w:t>
      </w:r>
      <w:r w:rsidRPr="007905FD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области, секретарь (по согласованию);</w:t>
      </w:r>
    </w:p>
    <w:p w:rsidR="006E42F1" w:rsidRPr="007905FD" w:rsidRDefault="006E42F1" w:rsidP="006F4560">
      <w:pPr>
        <w:pStyle w:val="1"/>
        <w:spacing w:before="0" w:after="0" w:line="240" w:lineRule="auto"/>
        <w:ind w:right="40"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>Члены организационного комитета:</w:t>
      </w:r>
    </w:p>
    <w:p w:rsidR="006E42F1" w:rsidRPr="007905FD" w:rsidRDefault="006E42F1" w:rsidP="006F4560">
      <w:pPr>
        <w:pStyle w:val="1"/>
        <w:spacing w:before="0" w:after="0" w:line="240" w:lineRule="auto"/>
        <w:ind w:right="40"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>- Ливанова Н.В., начальник отдела архитектуры и муниципального хозяйства - главный архитектор администрации Никольского района (по согласованию);</w:t>
      </w:r>
    </w:p>
    <w:p w:rsidR="006E42F1" w:rsidRPr="007905FD" w:rsidRDefault="006E42F1" w:rsidP="006F4560">
      <w:pPr>
        <w:pStyle w:val="1"/>
        <w:spacing w:before="0" w:after="0" w:line="240" w:lineRule="auto"/>
        <w:ind w:right="40"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>-   Сергеев В.Г., генеральный директор ООО «Пензаземпроект» (по согласованию);</w:t>
      </w:r>
    </w:p>
    <w:p w:rsidR="006E42F1" w:rsidRPr="007905FD" w:rsidRDefault="006E42F1" w:rsidP="006F4560">
      <w:pPr>
        <w:pStyle w:val="1"/>
        <w:spacing w:before="0" w:after="0" w:line="240" w:lineRule="auto"/>
        <w:ind w:right="40"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>- Пиявин С.В., главный инженер проекта ООО «Пензаземпроект», (по согласованию);</w:t>
      </w:r>
    </w:p>
    <w:p w:rsidR="006E42F1" w:rsidRPr="007905FD" w:rsidRDefault="006E42F1" w:rsidP="006F4560">
      <w:pPr>
        <w:pStyle w:val="1"/>
        <w:spacing w:before="0" w:after="0" w:line="240" w:lineRule="auto"/>
        <w:ind w:right="40"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905FD">
        <w:rPr>
          <w:rFonts w:ascii="Times New Roman" w:hAnsi="Times New Roman"/>
          <w:sz w:val="24"/>
          <w:szCs w:val="24"/>
        </w:rPr>
        <w:t>Ефанов Г.А., помощник главы администрации Никольского района по вопросам безопасности по ГО ЧС Никольского района (по согласованию);</w:t>
      </w:r>
    </w:p>
    <w:p w:rsidR="006E42F1" w:rsidRPr="007905FD" w:rsidRDefault="006E42F1" w:rsidP="006F4560">
      <w:pPr>
        <w:pStyle w:val="1"/>
        <w:spacing w:before="0" w:after="0" w:line="240" w:lineRule="auto"/>
        <w:ind w:right="4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7905FD">
        <w:rPr>
          <w:rFonts w:ascii="Times New Roman" w:hAnsi="Times New Roman"/>
          <w:sz w:val="24"/>
          <w:szCs w:val="24"/>
        </w:rPr>
        <w:t>Крохин С.В., начальник Никольского РЭС ОАО «Пензаэнерго» (по согласованию);</w:t>
      </w:r>
    </w:p>
    <w:p w:rsidR="006E42F1" w:rsidRDefault="006E42F1" w:rsidP="006F4560">
      <w:pPr>
        <w:pStyle w:val="1"/>
        <w:spacing w:before="0" w:after="0" w:line="240" w:lineRule="auto"/>
        <w:ind w:right="40"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905FD">
        <w:rPr>
          <w:rFonts w:ascii="Times New Roman" w:hAnsi="Times New Roman"/>
          <w:sz w:val="24"/>
          <w:szCs w:val="24"/>
        </w:rPr>
        <w:t>Хрулев И.Н., начальник Никольского районного телекоммуникационного узла Кузнецкого межрайонного телекоммуникационного узла (по согласованию).</w:t>
      </w:r>
    </w:p>
    <w:p w:rsidR="006E42F1" w:rsidRDefault="006E42F1" w:rsidP="006F4560">
      <w:pPr>
        <w:pStyle w:val="1"/>
        <w:spacing w:before="0" w:after="0" w:line="240" w:lineRule="auto"/>
        <w:ind w:right="40"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 xml:space="preserve">4.  Первое заседание организационного комитета </w:t>
      </w:r>
      <w:r w:rsidRPr="00F66580">
        <w:rPr>
          <w:rFonts w:ascii="Times New Roman" w:hAnsi="Times New Roman"/>
          <w:sz w:val="24"/>
          <w:szCs w:val="24"/>
        </w:rPr>
        <w:t>провести 25.05.2021  года.</w:t>
      </w:r>
      <w:r w:rsidRPr="00F66580">
        <w:rPr>
          <w:rFonts w:ascii="Times New Roman" w:hAnsi="Times New Roman"/>
          <w:sz w:val="24"/>
          <w:szCs w:val="24"/>
        </w:rPr>
        <w:tab/>
      </w:r>
    </w:p>
    <w:p w:rsidR="006E42F1" w:rsidRDefault="006E42F1" w:rsidP="006F4560">
      <w:pPr>
        <w:pStyle w:val="1"/>
        <w:spacing w:before="0" w:after="0" w:line="240" w:lineRule="auto"/>
        <w:ind w:right="40" w:firstLine="567"/>
        <w:rPr>
          <w:rFonts w:ascii="Times New Roman" w:hAnsi="Times New Roman"/>
          <w:sz w:val="24"/>
          <w:szCs w:val="24"/>
        </w:rPr>
      </w:pPr>
      <w:r w:rsidRPr="00DC5C7A">
        <w:rPr>
          <w:rFonts w:ascii="Times New Roman" w:hAnsi="Times New Roman"/>
          <w:sz w:val="24"/>
          <w:szCs w:val="24"/>
        </w:rPr>
        <w:t xml:space="preserve">5. Учет предложений граждан  по  проекту решения Комитета местного самоуправления </w:t>
      </w:r>
      <w:r>
        <w:rPr>
          <w:rFonts w:ascii="Times New Roman" w:hAnsi="Times New Roman"/>
          <w:sz w:val="24"/>
          <w:szCs w:val="24"/>
        </w:rPr>
        <w:t>Нижнешкафтинского</w:t>
      </w:r>
      <w:r w:rsidRPr="00DC5C7A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«О внесении изменении в генеральный план муниципального образования </w:t>
      </w:r>
      <w:r>
        <w:rPr>
          <w:rFonts w:ascii="Times New Roman" w:hAnsi="Times New Roman"/>
          <w:sz w:val="24"/>
          <w:szCs w:val="24"/>
        </w:rPr>
        <w:t>Нижнешкафтинский</w:t>
      </w:r>
      <w:r w:rsidRPr="00DC5C7A">
        <w:rPr>
          <w:rFonts w:ascii="Times New Roman" w:hAnsi="Times New Roman"/>
          <w:sz w:val="24"/>
          <w:szCs w:val="24"/>
        </w:rPr>
        <w:t xml:space="preserve"> сельсовет Никольского района Пензенской области, утвержденный решением Комитета местного самоуправления </w:t>
      </w:r>
      <w:r>
        <w:rPr>
          <w:rFonts w:ascii="Times New Roman" w:hAnsi="Times New Roman"/>
          <w:sz w:val="24"/>
          <w:szCs w:val="24"/>
        </w:rPr>
        <w:t>Нижнешкафтинского</w:t>
      </w:r>
      <w:r w:rsidRPr="00DC5C7A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от </w:t>
      </w:r>
      <w:r>
        <w:rPr>
          <w:rFonts w:ascii="Times New Roman" w:hAnsi="Times New Roman"/>
          <w:sz w:val="24"/>
          <w:szCs w:val="24"/>
        </w:rPr>
        <w:t>23.09</w:t>
      </w:r>
      <w:r w:rsidRPr="00DC5C7A">
        <w:rPr>
          <w:rFonts w:ascii="Times New Roman" w:hAnsi="Times New Roman"/>
          <w:sz w:val="24"/>
          <w:szCs w:val="24"/>
        </w:rPr>
        <w:t>.2011 №</w:t>
      </w:r>
      <w:r>
        <w:rPr>
          <w:rFonts w:ascii="Times New Roman" w:hAnsi="Times New Roman"/>
          <w:sz w:val="24"/>
          <w:szCs w:val="24"/>
        </w:rPr>
        <w:t xml:space="preserve"> 64</w:t>
      </w:r>
      <w:r w:rsidRPr="00DC5C7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17</w:t>
      </w:r>
      <w:r w:rsidRPr="00DC5C7A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1</w:t>
      </w:r>
      <w:r w:rsidRPr="00DC5C7A">
        <w:rPr>
          <w:rFonts w:ascii="Times New Roman" w:hAnsi="Times New Roman"/>
          <w:sz w:val="24"/>
          <w:szCs w:val="24"/>
        </w:rPr>
        <w:t xml:space="preserve">», ведется в порядке, установленном решением Комитета местного самоуправления </w:t>
      </w:r>
      <w:r>
        <w:rPr>
          <w:rFonts w:ascii="Times New Roman" w:hAnsi="Times New Roman"/>
          <w:sz w:val="24"/>
          <w:szCs w:val="24"/>
        </w:rPr>
        <w:t>Нижнешкафтинского</w:t>
      </w:r>
      <w:r w:rsidRPr="00DC5C7A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от </w:t>
      </w:r>
      <w:r w:rsidRPr="00370D4B">
        <w:rPr>
          <w:rFonts w:ascii="Times New Roman" w:hAnsi="Times New Roman"/>
          <w:sz w:val="24"/>
          <w:szCs w:val="24"/>
        </w:rPr>
        <w:t>24.02.2015 № 59-11/02</w:t>
      </w:r>
      <w:r w:rsidRPr="00DC5C7A">
        <w:rPr>
          <w:rFonts w:ascii="Times New Roman" w:hAnsi="Times New Roman"/>
          <w:sz w:val="24"/>
          <w:szCs w:val="24"/>
        </w:rPr>
        <w:t xml:space="preserve"> «Об утверждении Порядка учета предложений граждан по проекту </w:t>
      </w:r>
      <w:r w:rsidRPr="00DC5C7A">
        <w:rPr>
          <w:rFonts w:ascii="Times New Roman" w:hAnsi="Times New Roman"/>
          <w:bCs/>
          <w:sz w:val="24"/>
          <w:szCs w:val="24"/>
        </w:rPr>
        <w:t xml:space="preserve">Устава </w:t>
      </w:r>
      <w:r>
        <w:rPr>
          <w:rFonts w:ascii="Times New Roman" w:hAnsi="Times New Roman"/>
          <w:bCs/>
          <w:sz w:val="24"/>
          <w:szCs w:val="24"/>
        </w:rPr>
        <w:t>Нижнешкафтинского</w:t>
      </w:r>
      <w:r w:rsidRPr="00DC5C7A">
        <w:rPr>
          <w:rFonts w:ascii="Times New Roman" w:hAnsi="Times New Roman"/>
          <w:bCs/>
          <w:sz w:val="24"/>
          <w:szCs w:val="24"/>
        </w:rPr>
        <w:t xml:space="preserve"> сельсовета Никольского района Пензенской области, проекту решения Комитета местного самоуправления </w:t>
      </w:r>
      <w:r>
        <w:rPr>
          <w:rFonts w:ascii="Times New Roman" w:hAnsi="Times New Roman"/>
          <w:bCs/>
          <w:sz w:val="24"/>
          <w:szCs w:val="24"/>
        </w:rPr>
        <w:t>Нижнешкафтинского</w:t>
      </w:r>
      <w:r w:rsidRPr="00DC5C7A">
        <w:rPr>
          <w:rFonts w:ascii="Times New Roman" w:hAnsi="Times New Roman"/>
          <w:bCs/>
          <w:sz w:val="24"/>
          <w:szCs w:val="24"/>
        </w:rPr>
        <w:t xml:space="preserve"> сельсовета Никольского района Пензенской области «О внесении изменений и дополнений в Устав </w:t>
      </w:r>
      <w:r>
        <w:rPr>
          <w:rFonts w:ascii="Times New Roman" w:hAnsi="Times New Roman"/>
          <w:bCs/>
          <w:sz w:val="24"/>
          <w:szCs w:val="24"/>
        </w:rPr>
        <w:t>Нижнешкафтинского</w:t>
      </w:r>
      <w:r w:rsidRPr="00DC5C7A">
        <w:rPr>
          <w:rFonts w:ascii="Times New Roman" w:hAnsi="Times New Roman"/>
          <w:bCs/>
          <w:sz w:val="24"/>
          <w:szCs w:val="24"/>
        </w:rPr>
        <w:t xml:space="preserve"> сельсовета Никольского района Пензенской области», а также </w:t>
      </w:r>
      <w:r w:rsidRPr="00DC5C7A">
        <w:rPr>
          <w:rFonts w:ascii="Times New Roman" w:hAnsi="Times New Roman"/>
          <w:sz w:val="24"/>
          <w:szCs w:val="24"/>
        </w:rPr>
        <w:t>Порядка участия граждан в его обсуждении».</w:t>
      </w:r>
    </w:p>
    <w:p w:rsidR="006E42F1" w:rsidRDefault="006E42F1" w:rsidP="00370D4B">
      <w:pPr>
        <w:jc w:val="both"/>
      </w:pPr>
      <w:r>
        <w:t xml:space="preserve">        </w:t>
      </w:r>
      <w:r w:rsidRPr="007905FD">
        <w:t xml:space="preserve">6. </w:t>
      </w:r>
      <w:r w:rsidRPr="00871E01">
        <w:t>Предложения граждан по проекту решения Комитета местного самоуправления Нижнешкафтинского сельсовета Никольского района Пензенской области «О внесении изменений в генеральный план муниципального образования Нижнешкафтинский сельсовет Никольского района Пензенской области, утвержденный решением Комитета местного самоуправления Нижнешкафтинского сельсовета Никольского района Пензенской области от 23.09.2011 № 64-17/1</w:t>
      </w:r>
      <w:r>
        <w:t>»</w:t>
      </w:r>
      <w:r w:rsidRPr="00871E01">
        <w:t xml:space="preserve">,  принимаются по адресу: Пензенская область, Никольский район, с. Н-Шкафт, ул. Центральная, 69 </w:t>
      </w:r>
      <w:r w:rsidRPr="00F66580">
        <w:t>с 24.05.2021 года по 22.06.2021 года</w:t>
      </w:r>
      <w:r w:rsidRPr="00871E01">
        <w:t xml:space="preserve"> с 8-00 до 17-00 с перерывом на обед с 12-00 до 13-00.</w:t>
      </w:r>
    </w:p>
    <w:p w:rsidR="006E42F1" w:rsidRDefault="006E42F1" w:rsidP="006F4560">
      <w:pPr>
        <w:pStyle w:val="1"/>
        <w:spacing w:before="0" w:after="0" w:line="240" w:lineRule="auto"/>
        <w:ind w:right="40"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 xml:space="preserve">7.  Настоящее решение опубликовать в информационном бюллетене </w:t>
      </w:r>
      <w:r>
        <w:rPr>
          <w:rFonts w:ascii="Times New Roman" w:hAnsi="Times New Roman"/>
          <w:sz w:val="24"/>
          <w:szCs w:val="24"/>
        </w:rPr>
        <w:t>Нижнешкафтинского</w:t>
      </w:r>
      <w:r w:rsidRPr="007905FD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«</w:t>
      </w:r>
      <w:r>
        <w:rPr>
          <w:rFonts w:ascii="Times New Roman" w:hAnsi="Times New Roman"/>
          <w:sz w:val="24"/>
          <w:szCs w:val="24"/>
        </w:rPr>
        <w:t>Вести</w:t>
      </w:r>
      <w:r w:rsidRPr="007905FD">
        <w:rPr>
          <w:rFonts w:ascii="Times New Roman" w:hAnsi="Times New Roman"/>
          <w:sz w:val="24"/>
          <w:szCs w:val="24"/>
        </w:rPr>
        <w:t xml:space="preserve">» и разместить на официальном сайте </w:t>
      </w:r>
      <w:r w:rsidRPr="006F4560">
        <w:rPr>
          <w:rFonts w:ascii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hAnsi="Times New Roman"/>
          <w:sz w:val="24"/>
          <w:szCs w:val="24"/>
        </w:rPr>
        <w:t>Нижнешкафтинского</w:t>
      </w:r>
      <w:r w:rsidRPr="006F4560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в информационно-телекоммуникационной сети «Интернет».</w:t>
      </w:r>
      <w:r w:rsidRPr="007905FD">
        <w:rPr>
          <w:rFonts w:ascii="Times New Roman" w:hAnsi="Times New Roman"/>
          <w:sz w:val="24"/>
          <w:szCs w:val="24"/>
        </w:rPr>
        <w:t xml:space="preserve"> </w:t>
      </w:r>
    </w:p>
    <w:p w:rsidR="006E42F1" w:rsidRDefault="006E42F1" w:rsidP="006F4560">
      <w:pPr>
        <w:pStyle w:val="1"/>
        <w:spacing w:before="0" w:after="0" w:line="240" w:lineRule="auto"/>
        <w:ind w:right="40"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 xml:space="preserve">8. Опубликовать извещение о назначении публичных слушаний в информационном бюллетене </w:t>
      </w:r>
      <w:r>
        <w:rPr>
          <w:rFonts w:ascii="Times New Roman" w:hAnsi="Times New Roman"/>
          <w:sz w:val="24"/>
          <w:szCs w:val="24"/>
        </w:rPr>
        <w:t>Нижнешкафтинского</w:t>
      </w:r>
      <w:r w:rsidRPr="007905FD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«</w:t>
      </w:r>
      <w:r>
        <w:rPr>
          <w:rFonts w:ascii="Times New Roman" w:hAnsi="Times New Roman"/>
          <w:sz w:val="24"/>
          <w:szCs w:val="24"/>
        </w:rPr>
        <w:t>Вести</w:t>
      </w:r>
      <w:r w:rsidRPr="007905FD">
        <w:rPr>
          <w:rFonts w:ascii="Times New Roman" w:hAnsi="Times New Roman"/>
          <w:sz w:val="24"/>
          <w:szCs w:val="24"/>
        </w:rPr>
        <w:t>».</w:t>
      </w:r>
    </w:p>
    <w:p w:rsidR="006E42F1" w:rsidRDefault="006E42F1" w:rsidP="006F4560">
      <w:pPr>
        <w:pStyle w:val="1"/>
        <w:spacing w:before="0" w:after="0" w:line="240" w:lineRule="auto"/>
        <w:ind w:right="40"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 xml:space="preserve">9. Результаты публичных слушаний представить в администрацию </w:t>
      </w:r>
      <w:r>
        <w:rPr>
          <w:rFonts w:ascii="Times New Roman" w:hAnsi="Times New Roman"/>
          <w:sz w:val="24"/>
          <w:szCs w:val="24"/>
        </w:rPr>
        <w:t>Нижнешкафтинского</w:t>
      </w:r>
      <w:r w:rsidRPr="007905FD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области.</w:t>
      </w:r>
    </w:p>
    <w:p w:rsidR="006E42F1" w:rsidRPr="007905FD" w:rsidRDefault="006E42F1" w:rsidP="006F4560">
      <w:pPr>
        <w:pStyle w:val="1"/>
        <w:spacing w:before="0" w:after="0" w:line="240" w:lineRule="auto"/>
        <w:ind w:right="40" w:firstLine="567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 xml:space="preserve">10. Контроль за исполнением настоящего решения возложить на главу </w:t>
      </w:r>
      <w:r>
        <w:rPr>
          <w:rFonts w:ascii="Times New Roman" w:hAnsi="Times New Roman"/>
          <w:sz w:val="24"/>
          <w:szCs w:val="24"/>
        </w:rPr>
        <w:t>Нижнешкафтинского</w:t>
      </w:r>
      <w:r w:rsidRPr="007905FD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области.</w:t>
      </w:r>
    </w:p>
    <w:p w:rsidR="006E42F1" w:rsidRDefault="006E42F1" w:rsidP="00DB7CE8">
      <w:pPr>
        <w:pStyle w:val="1"/>
        <w:shd w:val="clear" w:color="auto" w:fill="auto"/>
        <w:spacing w:before="0" w:after="0" w:line="298" w:lineRule="exact"/>
        <w:ind w:right="40" w:firstLine="0"/>
        <w:jc w:val="left"/>
        <w:rPr>
          <w:rFonts w:ascii="Times New Roman" w:hAnsi="Times New Roman"/>
          <w:sz w:val="24"/>
          <w:szCs w:val="24"/>
        </w:rPr>
      </w:pPr>
    </w:p>
    <w:p w:rsidR="006E42F1" w:rsidRPr="007905FD" w:rsidRDefault="006E42F1" w:rsidP="00DB7CE8">
      <w:pPr>
        <w:pStyle w:val="1"/>
        <w:shd w:val="clear" w:color="auto" w:fill="auto"/>
        <w:spacing w:before="0" w:after="0" w:line="298" w:lineRule="exact"/>
        <w:ind w:right="40" w:firstLine="0"/>
        <w:jc w:val="left"/>
        <w:rPr>
          <w:rFonts w:ascii="Times New Roman" w:hAnsi="Times New Roman"/>
          <w:sz w:val="24"/>
          <w:szCs w:val="24"/>
        </w:rPr>
      </w:pPr>
    </w:p>
    <w:p w:rsidR="006E42F1" w:rsidRPr="007905FD" w:rsidRDefault="006E42F1" w:rsidP="00DB7CE8">
      <w:pPr>
        <w:pStyle w:val="1"/>
        <w:shd w:val="clear" w:color="auto" w:fill="auto"/>
        <w:spacing w:before="0" w:after="0" w:line="298" w:lineRule="exact"/>
        <w:ind w:right="40" w:firstLine="0"/>
        <w:jc w:val="left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 xml:space="preserve">Глава </w:t>
      </w:r>
      <w:r>
        <w:rPr>
          <w:rFonts w:ascii="Times New Roman" w:hAnsi="Times New Roman"/>
          <w:sz w:val="24"/>
          <w:szCs w:val="24"/>
        </w:rPr>
        <w:t>Нижнешкафтинского</w:t>
      </w:r>
      <w:r w:rsidRPr="007905FD">
        <w:rPr>
          <w:rFonts w:ascii="Times New Roman" w:hAnsi="Times New Roman"/>
          <w:sz w:val="24"/>
          <w:szCs w:val="24"/>
        </w:rPr>
        <w:t xml:space="preserve"> сельсовета </w:t>
      </w:r>
    </w:p>
    <w:p w:rsidR="006E42F1" w:rsidRPr="00620EBF" w:rsidRDefault="006E42F1" w:rsidP="00620EBF">
      <w:pPr>
        <w:pStyle w:val="1"/>
        <w:shd w:val="clear" w:color="auto" w:fill="auto"/>
        <w:spacing w:before="0" w:after="0" w:line="298" w:lineRule="exact"/>
        <w:ind w:right="40" w:firstLine="0"/>
        <w:jc w:val="left"/>
        <w:rPr>
          <w:rFonts w:ascii="Times New Roman" w:hAnsi="Times New Roman"/>
          <w:sz w:val="24"/>
          <w:szCs w:val="24"/>
        </w:rPr>
      </w:pPr>
      <w:r w:rsidRPr="007905FD">
        <w:rPr>
          <w:rFonts w:ascii="Times New Roman" w:hAnsi="Times New Roman"/>
          <w:sz w:val="24"/>
          <w:szCs w:val="24"/>
        </w:rPr>
        <w:t xml:space="preserve">Никольского района Пензенской области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Е.А.Самсонова</w:t>
      </w:r>
    </w:p>
    <w:p w:rsidR="006E42F1" w:rsidRDefault="006E42F1" w:rsidP="00DB7CE8">
      <w:pPr>
        <w:jc w:val="right"/>
      </w:pPr>
    </w:p>
    <w:p w:rsidR="006E42F1" w:rsidRDefault="006E42F1" w:rsidP="00DB7CE8">
      <w:pPr>
        <w:jc w:val="right"/>
      </w:pPr>
    </w:p>
    <w:p w:rsidR="006E42F1" w:rsidRDefault="006E42F1" w:rsidP="00DB7CE8"/>
    <w:p w:rsidR="006E42F1" w:rsidRDefault="006E42F1" w:rsidP="00DB7CE8"/>
    <w:p w:rsidR="006E42F1" w:rsidRDefault="006E42F1" w:rsidP="00DB7CE8">
      <w:pPr>
        <w:jc w:val="right"/>
      </w:pPr>
      <w:r>
        <w:t>Приложение 1</w:t>
      </w:r>
    </w:p>
    <w:p w:rsidR="006E42F1" w:rsidRDefault="006E42F1" w:rsidP="00DB7CE8">
      <w:pPr>
        <w:jc w:val="right"/>
      </w:pPr>
      <w:r>
        <w:t xml:space="preserve">к решению Комитета местного самоуправления  </w:t>
      </w:r>
    </w:p>
    <w:p w:rsidR="006E42F1" w:rsidRDefault="006E42F1" w:rsidP="00DB7CE8">
      <w:pPr>
        <w:jc w:val="right"/>
      </w:pPr>
      <w:r>
        <w:t xml:space="preserve">Нижнешкафтинского сельсовета </w:t>
      </w:r>
    </w:p>
    <w:p w:rsidR="006E42F1" w:rsidRDefault="006E42F1" w:rsidP="00DB7CE8">
      <w:pPr>
        <w:jc w:val="right"/>
      </w:pPr>
      <w:r>
        <w:t xml:space="preserve">Никольского района Пензенской области </w:t>
      </w:r>
    </w:p>
    <w:p w:rsidR="006E42F1" w:rsidRDefault="006E42F1" w:rsidP="004E3083">
      <w:pPr>
        <w:jc w:val="right"/>
      </w:pPr>
      <w:r>
        <w:t xml:space="preserve"> от 21.05.2021 № 158-31/3</w:t>
      </w:r>
    </w:p>
    <w:p w:rsidR="006E42F1" w:rsidRDefault="006E42F1" w:rsidP="004E3083">
      <w:pPr>
        <w:jc w:val="right"/>
        <w:rPr>
          <w:b/>
          <w:sz w:val="32"/>
          <w:szCs w:val="32"/>
        </w:rPr>
      </w:pPr>
    </w:p>
    <w:p w:rsidR="006E42F1" w:rsidRDefault="006E42F1" w:rsidP="00DB7CE8">
      <w:pPr>
        <w:tabs>
          <w:tab w:val="left" w:pos="369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КОМИТЕТ МЕСТНОГО САМОУПРАВЛЕНИЯ</w:t>
      </w:r>
    </w:p>
    <w:p w:rsidR="006E42F1" w:rsidRDefault="006E42F1" w:rsidP="00DB7CE8">
      <w:pPr>
        <w:tabs>
          <w:tab w:val="left" w:pos="369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НИЖНЕШКАФТИНСКОГО СЕЛЬСОВЕТА</w:t>
      </w:r>
    </w:p>
    <w:p w:rsidR="006E42F1" w:rsidRDefault="006E42F1" w:rsidP="00DB7CE8">
      <w:pPr>
        <w:tabs>
          <w:tab w:val="left" w:pos="369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НИКОЛЬСКОГО РАЙОНА ПЕНЗЕНСКОЙ ОБЛАСТИ</w:t>
      </w:r>
    </w:p>
    <w:p w:rsidR="006E42F1" w:rsidRDefault="006E42F1" w:rsidP="00DB7CE8">
      <w:pPr>
        <w:tabs>
          <w:tab w:val="left" w:pos="369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ТРЕТЬЕГО  СОЗЫВА</w:t>
      </w:r>
    </w:p>
    <w:p w:rsidR="006E42F1" w:rsidRDefault="006E42F1" w:rsidP="00DB7CE8">
      <w:pPr>
        <w:tabs>
          <w:tab w:val="left" w:pos="3696"/>
        </w:tabs>
        <w:jc w:val="center"/>
        <w:rPr>
          <w:b/>
          <w:sz w:val="28"/>
          <w:szCs w:val="28"/>
        </w:rPr>
      </w:pPr>
    </w:p>
    <w:p w:rsidR="006E42F1" w:rsidRDefault="006E42F1" w:rsidP="00DB7CE8">
      <w:pPr>
        <w:tabs>
          <w:tab w:val="left" w:pos="369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E42F1" w:rsidRDefault="006E42F1" w:rsidP="00DB7CE8">
      <w:pPr>
        <w:jc w:val="both"/>
        <w:rPr>
          <w:sz w:val="28"/>
          <w:szCs w:val="28"/>
        </w:rPr>
      </w:pPr>
    </w:p>
    <w:p w:rsidR="006E42F1" w:rsidRPr="006106FD" w:rsidRDefault="006E42F1" w:rsidP="00DB7CE8">
      <w:pPr>
        <w:jc w:val="center"/>
        <w:rPr>
          <w:bCs/>
        </w:rPr>
      </w:pPr>
      <w:r w:rsidRPr="006106FD">
        <w:rPr>
          <w:bCs/>
        </w:rPr>
        <w:t xml:space="preserve">от   № </w:t>
      </w:r>
    </w:p>
    <w:p w:rsidR="006E42F1" w:rsidRPr="006106FD" w:rsidRDefault="006E42F1" w:rsidP="00DB7CE8">
      <w:pPr>
        <w:jc w:val="center"/>
        <w:rPr>
          <w:bCs/>
        </w:rPr>
      </w:pPr>
      <w:r>
        <w:rPr>
          <w:bCs/>
        </w:rPr>
        <w:t xml:space="preserve"> с. Нижний Шкафт</w:t>
      </w:r>
    </w:p>
    <w:p w:rsidR="006E42F1" w:rsidRDefault="006E42F1" w:rsidP="00DB7CE8">
      <w:pPr>
        <w:jc w:val="right"/>
        <w:rPr>
          <w:sz w:val="20"/>
          <w:szCs w:val="20"/>
        </w:rPr>
      </w:pPr>
    </w:p>
    <w:p w:rsidR="006E42F1" w:rsidRDefault="006E42F1" w:rsidP="00DB7CE8">
      <w:pPr>
        <w:jc w:val="center"/>
        <w:rPr>
          <w:b/>
        </w:rPr>
      </w:pPr>
      <w:r>
        <w:rPr>
          <w:b/>
          <w:bCs/>
        </w:rPr>
        <w:t>О внесении изменений в генеральный план муниципального образования Нижнешкафтинский  сельсовет Никольского  района Пензенской области,</w:t>
      </w:r>
      <w:r>
        <w:rPr>
          <w:b/>
        </w:rPr>
        <w:t xml:space="preserve"> утвержденный решением Комитета местного самоуправления  Нижнешкафтинского сельсовета  Никольского района Пензенской области от 23.09.2011 № 64-17/1</w:t>
      </w:r>
    </w:p>
    <w:p w:rsidR="006E42F1" w:rsidRDefault="006E42F1" w:rsidP="00DB7CE8">
      <w:pPr>
        <w:jc w:val="both"/>
        <w:rPr>
          <w:b/>
          <w:bCs/>
        </w:rPr>
      </w:pPr>
    </w:p>
    <w:p w:rsidR="006E42F1" w:rsidRDefault="006E42F1" w:rsidP="00DB7CE8">
      <w:pPr>
        <w:pStyle w:val="BodyText2"/>
        <w:spacing w:line="240" w:lineRule="auto"/>
        <w:jc w:val="both"/>
      </w:pPr>
      <w:r>
        <w:tab/>
        <w:t>В соответствии с Градостроительным кодексом РФ от 29.12.2004 № 190-ФЗ, Федеральным законом от 06.10.2003 № 131-ФЗ «Об общих принципах организации местного самоуправления в Российской Федерации»,  руководствуясь Уставом Нижнешкафтинского сельсовета  Никольского района Пензенской области, на основании протокола публичных слушаний по проекту внесения изменений в генеральный план Нижнешкафтинского сельсовета  Никольского района Пензенской области от _______  и заключения о результатах проведения публичных слушаний от…-</w:t>
      </w:r>
    </w:p>
    <w:p w:rsidR="006E42F1" w:rsidRDefault="006E42F1" w:rsidP="00DB7CE8">
      <w:pPr>
        <w:ind w:left="-567" w:firstLine="567"/>
        <w:jc w:val="center"/>
        <w:rPr>
          <w:spacing w:val="-6"/>
        </w:rPr>
      </w:pPr>
    </w:p>
    <w:p w:rsidR="006E42F1" w:rsidRDefault="006E42F1" w:rsidP="00DB7CE8">
      <w:pPr>
        <w:ind w:left="-567" w:firstLine="567"/>
        <w:jc w:val="center"/>
        <w:rPr>
          <w:spacing w:val="-6"/>
        </w:rPr>
      </w:pPr>
      <w:r>
        <w:rPr>
          <w:spacing w:val="-6"/>
        </w:rPr>
        <w:t>Комитет местного самоуправления Нижнешкафтинского</w:t>
      </w:r>
      <w:r>
        <w:rPr>
          <w:i/>
          <w:spacing w:val="-6"/>
        </w:rPr>
        <w:t xml:space="preserve"> </w:t>
      </w:r>
      <w:r>
        <w:rPr>
          <w:spacing w:val="-6"/>
        </w:rPr>
        <w:t xml:space="preserve">сельсовета Никольского района Пензенской области </w:t>
      </w:r>
      <w:r>
        <w:rPr>
          <w:b/>
          <w:spacing w:val="-6"/>
        </w:rPr>
        <w:t>решил:</w:t>
      </w:r>
    </w:p>
    <w:p w:rsidR="006E42F1" w:rsidRDefault="006E42F1" w:rsidP="00DB7CE8">
      <w:pPr>
        <w:pStyle w:val="BodyText2"/>
        <w:spacing w:line="240" w:lineRule="auto"/>
        <w:jc w:val="both"/>
      </w:pPr>
    </w:p>
    <w:p w:rsidR="006E42F1" w:rsidRDefault="006E42F1" w:rsidP="00DB7CE8">
      <w:pPr>
        <w:pStyle w:val="BodyText2"/>
        <w:numPr>
          <w:ilvl w:val="0"/>
          <w:numId w:val="1"/>
        </w:numPr>
        <w:spacing w:after="0" w:line="240" w:lineRule="auto"/>
        <w:jc w:val="both"/>
      </w:pPr>
      <w:r>
        <w:t>Внести изменение в генеральный план муниципального образования Нижнешкафтинский сельсовет  Никольского района Пензенской области, утвержденный решением Комитета местного самоуправления Нижнешкафтинского сельсовета  Никольского района Пензенской области от 23.09.2011 № 64-17/1, изложив его в новой редакции, согласно приложению к настоящему решению.</w:t>
      </w:r>
    </w:p>
    <w:p w:rsidR="006E42F1" w:rsidRDefault="006E42F1" w:rsidP="00DB7CE8">
      <w:pPr>
        <w:numPr>
          <w:ilvl w:val="0"/>
          <w:numId w:val="1"/>
        </w:numPr>
        <w:jc w:val="both"/>
      </w:pPr>
      <w:r>
        <w:t>Направить настоящее решение в Правительство Пензенской области в течение трех дней со дня его утверждения.</w:t>
      </w:r>
    </w:p>
    <w:p w:rsidR="006E42F1" w:rsidRDefault="006E42F1" w:rsidP="00DB7CE8">
      <w:pPr>
        <w:numPr>
          <w:ilvl w:val="0"/>
          <w:numId w:val="1"/>
        </w:numPr>
        <w:jc w:val="both"/>
      </w:pPr>
      <w:r>
        <w:t xml:space="preserve">Опубликовать настоящее решение в информационном бюллетене Нижнешкафтинского сельсовета Никольского района пензенской области  «Вести» и разместить на официальном сайте </w:t>
      </w:r>
      <w:r>
        <w:rPr>
          <w:sz w:val="22"/>
          <w:szCs w:val="22"/>
        </w:rPr>
        <w:t xml:space="preserve"> </w:t>
      </w:r>
      <w:r w:rsidRPr="00773C02">
        <w:t xml:space="preserve">администрации </w:t>
      </w:r>
      <w:r>
        <w:t>Нижнешкафтинского</w:t>
      </w:r>
      <w:r w:rsidRPr="00A87B5C">
        <w:t xml:space="preserve"> сельсовета </w:t>
      </w:r>
      <w:r w:rsidRPr="00773C02">
        <w:t xml:space="preserve">Никольского района Пензенской области </w:t>
      </w:r>
      <w:r w:rsidRPr="00E436C3">
        <w:t>в информационно-телекоммуникационной сети «Интернет».</w:t>
      </w:r>
    </w:p>
    <w:p w:rsidR="006E42F1" w:rsidRDefault="006E42F1" w:rsidP="00DB7CE8">
      <w:pPr>
        <w:numPr>
          <w:ilvl w:val="0"/>
          <w:numId w:val="1"/>
        </w:numPr>
        <w:jc w:val="both"/>
      </w:pPr>
      <w:r>
        <w:t>Контроль за выполнением решения возложить на главу Нижнешкафтинского сельсовета Никольского района Пензенской области.</w:t>
      </w:r>
    </w:p>
    <w:p w:rsidR="006E42F1" w:rsidRDefault="006E42F1" w:rsidP="00DB7CE8">
      <w:pPr>
        <w:jc w:val="both"/>
      </w:pPr>
    </w:p>
    <w:p w:rsidR="006E42F1" w:rsidRDefault="006E42F1" w:rsidP="00DB7CE8">
      <w:pPr>
        <w:jc w:val="both"/>
      </w:pPr>
    </w:p>
    <w:p w:rsidR="006E42F1" w:rsidRDefault="006E42F1" w:rsidP="00DB7CE8">
      <w:pPr>
        <w:pStyle w:val="PlainTex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Нижнешкафтинского сельсовета </w:t>
      </w:r>
    </w:p>
    <w:p w:rsidR="006E42F1" w:rsidRDefault="006E42F1" w:rsidP="00DB7CE8">
      <w:pPr>
        <w:pStyle w:val="PlainTex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Никольского района Пензенской области                                              </w:t>
      </w:r>
      <w:r w:rsidRPr="000D67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Е.А.Самсонова</w:t>
      </w:r>
    </w:p>
    <w:p w:rsidR="006E42F1" w:rsidRDefault="006E42F1" w:rsidP="00DB7CE8">
      <w:pPr>
        <w:pStyle w:val="Standard"/>
        <w:spacing w:line="276" w:lineRule="auto"/>
        <w:ind w:left="-360" w:right="251"/>
        <w:jc w:val="right"/>
      </w:pPr>
    </w:p>
    <w:p w:rsidR="006E42F1" w:rsidRDefault="006E42F1" w:rsidP="00504E2E">
      <w:pPr>
        <w:pStyle w:val="NoSpacing"/>
        <w:jc w:val="right"/>
      </w:pPr>
      <w:r>
        <w:t>Приложение 2</w:t>
      </w:r>
    </w:p>
    <w:p w:rsidR="006E42F1" w:rsidRDefault="006E42F1" w:rsidP="00504E2E">
      <w:pPr>
        <w:pStyle w:val="NoSpacing"/>
        <w:jc w:val="right"/>
      </w:pPr>
      <w:r>
        <w:t>к решению Комитета местного самоуправления</w:t>
      </w:r>
    </w:p>
    <w:p w:rsidR="006E42F1" w:rsidRDefault="006E42F1" w:rsidP="00504E2E">
      <w:pPr>
        <w:pStyle w:val="NoSpacing"/>
        <w:jc w:val="right"/>
      </w:pPr>
      <w:r>
        <w:t>Нижнешкафтинского сельсовета</w:t>
      </w:r>
    </w:p>
    <w:p w:rsidR="006E42F1" w:rsidRDefault="006E42F1" w:rsidP="00504E2E">
      <w:pPr>
        <w:pStyle w:val="NoSpacing"/>
        <w:jc w:val="right"/>
      </w:pPr>
      <w:r>
        <w:t>Никольского района Пензенской области</w:t>
      </w:r>
    </w:p>
    <w:p w:rsidR="006E42F1" w:rsidRDefault="006E42F1" w:rsidP="00504E2E">
      <w:pPr>
        <w:pStyle w:val="NoSpacing"/>
        <w:jc w:val="right"/>
      </w:pPr>
      <w:r>
        <w:t xml:space="preserve"> от 21.05.2021 № 158-31/3</w:t>
      </w:r>
    </w:p>
    <w:p w:rsidR="006E42F1" w:rsidRDefault="006E42F1" w:rsidP="00504E2E">
      <w:pPr>
        <w:pStyle w:val="NoSpacing"/>
        <w:jc w:val="right"/>
      </w:pPr>
    </w:p>
    <w:p w:rsidR="006E42F1" w:rsidRDefault="006E42F1" w:rsidP="00504E2E">
      <w:pPr>
        <w:pStyle w:val="NoSpacing"/>
        <w:jc w:val="right"/>
      </w:pPr>
    </w:p>
    <w:p w:rsidR="006E42F1" w:rsidRDefault="006E42F1" w:rsidP="00504E2E">
      <w:pPr>
        <w:pStyle w:val="NoSpacing"/>
        <w:jc w:val="center"/>
        <w:rPr>
          <w:b/>
          <w:bCs/>
        </w:rPr>
      </w:pPr>
      <w:r>
        <w:rPr>
          <w:b/>
          <w:bCs/>
        </w:rPr>
        <w:t>Г</w:t>
      </w:r>
      <w:r w:rsidRPr="00504E2E">
        <w:rPr>
          <w:b/>
          <w:bCs/>
        </w:rPr>
        <w:t>рафик проведения публичных слушаний по проекту решения Комитета местн</w:t>
      </w:r>
      <w:r>
        <w:rPr>
          <w:b/>
          <w:bCs/>
        </w:rPr>
        <w:t>ого самоуправления Нижнешкафтинского</w:t>
      </w:r>
      <w:r w:rsidRPr="00504E2E">
        <w:rPr>
          <w:b/>
          <w:bCs/>
        </w:rPr>
        <w:t xml:space="preserve"> сельсовета Никольского района Пензенской области «О внесении изменений в генеральный план муницип</w:t>
      </w:r>
      <w:r>
        <w:rPr>
          <w:b/>
          <w:bCs/>
        </w:rPr>
        <w:t>ального образования Нижнешкафтинский</w:t>
      </w:r>
      <w:r w:rsidRPr="00504E2E">
        <w:rPr>
          <w:b/>
          <w:bCs/>
        </w:rPr>
        <w:t xml:space="preserve"> сельсовет Никольского района Пензенской области, утвержденный решением Комитета местн</w:t>
      </w:r>
      <w:r>
        <w:rPr>
          <w:b/>
          <w:bCs/>
        </w:rPr>
        <w:t>ого самоуправления Нижнешкафтинского</w:t>
      </w:r>
      <w:r w:rsidRPr="00504E2E">
        <w:rPr>
          <w:b/>
          <w:bCs/>
        </w:rPr>
        <w:t xml:space="preserve"> сельсовета Никольского</w:t>
      </w:r>
      <w:r>
        <w:rPr>
          <w:b/>
          <w:bCs/>
        </w:rPr>
        <w:t xml:space="preserve"> района Пензенской области от 23.09.2011 № 64-17/1</w:t>
      </w:r>
      <w:r w:rsidRPr="00504E2E">
        <w:rPr>
          <w:b/>
          <w:bCs/>
        </w:rPr>
        <w:t>»</w:t>
      </w:r>
    </w:p>
    <w:p w:rsidR="006E42F1" w:rsidRDefault="006E42F1" w:rsidP="00504E2E">
      <w:pPr>
        <w:pStyle w:val="NoSpacing"/>
        <w:jc w:val="center"/>
        <w:rPr>
          <w:b/>
          <w:bCs/>
        </w:rPr>
      </w:pPr>
    </w:p>
    <w:tbl>
      <w:tblPr>
        <w:tblW w:w="9517" w:type="dxa"/>
        <w:tblLook w:val="01E0"/>
      </w:tblPr>
      <w:tblGrid>
        <w:gridCol w:w="805"/>
        <w:gridCol w:w="2005"/>
        <w:gridCol w:w="4152"/>
        <w:gridCol w:w="2555"/>
      </w:tblGrid>
      <w:tr w:rsidR="006E42F1" w:rsidRPr="00D6707A" w:rsidTr="007B0692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pacing w:line="276" w:lineRule="auto"/>
              <w:jc w:val="both"/>
              <w:rPr>
                <w:b/>
                <w:lang w:eastAsia="ar-SA"/>
              </w:rPr>
            </w:pPr>
            <w:r w:rsidRPr="00D6707A">
              <w:rPr>
                <w:b/>
                <w:lang w:eastAsia="en-US"/>
              </w:rPr>
              <w:t>№</w:t>
            </w:r>
          </w:p>
          <w:p w:rsidR="006E42F1" w:rsidRPr="00D6707A" w:rsidRDefault="006E42F1" w:rsidP="007B0692">
            <w:pPr>
              <w:suppressAutoHyphens/>
              <w:spacing w:line="276" w:lineRule="auto"/>
              <w:jc w:val="both"/>
              <w:rPr>
                <w:b/>
                <w:lang w:eastAsia="ar-SA"/>
              </w:rPr>
            </w:pPr>
            <w:r w:rsidRPr="00D6707A">
              <w:rPr>
                <w:b/>
                <w:lang w:eastAsia="en-US"/>
              </w:rPr>
              <w:t>п.п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spacing w:line="276" w:lineRule="auto"/>
              <w:jc w:val="both"/>
              <w:rPr>
                <w:b/>
                <w:lang w:eastAsia="ar-SA"/>
              </w:rPr>
            </w:pPr>
            <w:r w:rsidRPr="00D6707A">
              <w:rPr>
                <w:b/>
                <w:lang w:eastAsia="en-US"/>
              </w:rPr>
              <w:t>Место проведения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spacing w:line="276" w:lineRule="auto"/>
              <w:jc w:val="both"/>
              <w:rPr>
                <w:b/>
                <w:lang w:eastAsia="ar-SA"/>
              </w:rPr>
            </w:pPr>
            <w:r w:rsidRPr="00D6707A">
              <w:rPr>
                <w:b/>
                <w:lang w:eastAsia="en-US"/>
              </w:rPr>
              <w:t xml:space="preserve">Место проведения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spacing w:line="276" w:lineRule="auto"/>
              <w:jc w:val="both"/>
              <w:rPr>
                <w:b/>
                <w:lang w:eastAsia="ar-SA"/>
              </w:rPr>
            </w:pPr>
            <w:r w:rsidRPr="00D6707A">
              <w:rPr>
                <w:b/>
                <w:lang w:eastAsia="en-US"/>
              </w:rPr>
              <w:t>Дата и время проведения</w:t>
            </w:r>
          </w:p>
        </w:tc>
      </w:tr>
      <w:tr w:rsidR="006E42F1" w:rsidRPr="00D6707A" w:rsidTr="007B0692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spacing w:line="276" w:lineRule="auto"/>
              <w:jc w:val="both"/>
              <w:rPr>
                <w:b/>
                <w:lang w:eastAsia="ar-SA"/>
              </w:rPr>
            </w:pPr>
            <w:r w:rsidRPr="00D6707A">
              <w:rPr>
                <w:b/>
                <w:lang w:eastAsia="en-US"/>
              </w:rPr>
              <w:t>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jc w:val="both"/>
              <w:rPr>
                <w:lang w:eastAsia="ar-SA"/>
              </w:rPr>
            </w:pPr>
            <w:r w:rsidRPr="00D6707A">
              <w:t>с.Нижний Шкафт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jc w:val="both"/>
              <w:rPr>
                <w:lang w:eastAsia="ar-SA"/>
              </w:rPr>
            </w:pPr>
            <w:r>
              <w:rPr>
                <w:sz w:val="22"/>
                <w:szCs w:val="22"/>
              </w:rPr>
              <w:t>МБУК МЦ «РДК»  Никольского района ,Пензенской области в с. Нижний Шкафт</w:t>
            </w:r>
            <w:r w:rsidRPr="00D6707A">
              <w:t xml:space="preserve"> (по согласованию)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Default="006E42F1" w:rsidP="007B0692">
            <w:pPr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6E42F1" w:rsidRPr="00482CBA" w:rsidRDefault="006E42F1" w:rsidP="007B0692">
            <w:pPr>
              <w:suppressAutoHyphens/>
              <w:spacing w:line="276" w:lineRule="auto"/>
              <w:jc w:val="both"/>
              <w:rPr>
                <w:lang w:eastAsia="ar-SA"/>
              </w:rPr>
            </w:pPr>
            <w:r w:rsidRPr="00482CBA">
              <w:rPr>
                <w:lang w:eastAsia="ar-SA"/>
              </w:rPr>
              <w:t xml:space="preserve">23.06.2021 </w:t>
            </w:r>
            <w:bookmarkStart w:id="0" w:name="_GoBack"/>
            <w:bookmarkEnd w:id="0"/>
          </w:p>
          <w:p w:rsidR="006E42F1" w:rsidRPr="000C2B94" w:rsidRDefault="006E42F1" w:rsidP="007B0692">
            <w:pPr>
              <w:suppressAutoHyphens/>
              <w:spacing w:line="276" w:lineRule="auto"/>
              <w:jc w:val="both"/>
              <w:rPr>
                <w:color w:val="FF0000"/>
                <w:lang w:eastAsia="ar-SA"/>
              </w:rPr>
            </w:pPr>
            <w:r w:rsidRPr="00482CBA">
              <w:rPr>
                <w:lang w:eastAsia="ar-SA"/>
              </w:rPr>
              <w:t>9:00</w:t>
            </w:r>
          </w:p>
        </w:tc>
      </w:tr>
      <w:tr w:rsidR="006E42F1" w:rsidRPr="00D6707A" w:rsidTr="007B0692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spacing w:line="276" w:lineRule="auto"/>
              <w:jc w:val="both"/>
              <w:rPr>
                <w:b/>
                <w:lang w:eastAsia="ar-SA"/>
              </w:rPr>
            </w:pPr>
            <w:r w:rsidRPr="00D6707A">
              <w:rPr>
                <w:b/>
                <w:lang w:eastAsia="en-US"/>
              </w:rPr>
              <w:t>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jc w:val="both"/>
              <w:rPr>
                <w:lang w:eastAsia="ar-SA"/>
              </w:rPr>
            </w:pPr>
            <w:r w:rsidRPr="00D6707A">
              <w:t>с.Аришка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jc w:val="both"/>
              <w:rPr>
                <w:lang w:eastAsia="ar-SA"/>
              </w:rPr>
            </w:pPr>
            <w:r w:rsidRPr="00D6707A">
              <w:rPr>
                <w:bCs/>
                <w:iCs/>
              </w:rPr>
              <w:t xml:space="preserve">Филиал Казарской МБОУ </w:t>
            </w:r>
            <w:r>
              <w:rPr>
                <w:bCs/>
                <w:iCs/>
              </w:rPr>
              <w:t>О</w:t>
            </w:r>
            <w:r w:rsidRPr="00D6707A">
              <w:rPr>
                <w:bCs/>
                <w:iCs/>
              </w:rPr>
              <w:t>ОШ в с.Аришка,ул.Нагорная,д.3</w:t>
            </w:r>
            <w:r w:rsidRPr="00D6707A">
              <w:t xml:space="preserve"> а( по согласованию)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482CBA" w:rsidRDefault="006E42F1" w:rsidP="00482CBA">
            <w:pPr>
              <w:suppressAutoHyphens/>
              <w:spacing w:line="276" w:lineRule="auto"/>
              <w:jc w:val="both"/>
              <w:rPr>
                <w:lang w:eastAsia="ar-SA"/>
              </w:rPr>
            </w:pPr>
            <w:r w:rsidRPr="00482CBA">
              <w:rPr>
                <w:lang w:eastAsia="ar-SA"/>
              </w:rPr>
              <w:t xml:space="preserve">23.06.2021 </w:t>
            </w:r>
          </w:p>
          <w:p w:rsidR="006E42F1" w:rsidRPr="00D6707A" w:rsidRDefault="006E42F1" w:rsidP="00482CBA">
            <w:pPr>
              <w:suppressAutoHyphens/>
              <w:spacing w:line="276" w:lineRule="auto"/>
              <w:jc w:val="both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  <w:r w:rsidRPr="00482CBA">
              <w:rPr>
                <w:lang w:eastAsia="ar-SA"/>
              </w:rPr>
              <w:t>:00</w:t>
            </w:r>
          </w:p>
        </w:tc>
      </w:tr>
      <w:tr w:rsidR="006E42F1" w:rsidRPr="00D6707A" w:rsidTr="007B0692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spacing w:line="276" w:lineRule="auto"/>
              <w:jc w:val="both"/>
              <w:rPr>
                <w:b/>
                <w:lang w:eastAsia="en-US"/>
              </w:rPr>
            </w:pPr>
            <w:r w:rsidRPr="00D6707A">
              <w:rPr>
                <w:b/>
                <w:lang w:eastAsia="en-US"/>
              </w:rPr>
              <w:t>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jc w:val="both"/>
              <w:rPr>
                <w:lang w:eastAsia="ar-SA"/>
              </w:rPr>
            </w:pPr>
            <w:r w:rsidRPr="00D6707A">
              <w:t>с.Мичкас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jc w:val="both"/>
              <w:rPr>
                <w:lang w:eastAsia="ar-SA"/>
              </w:rPr>
            </w:pPr>
            <w:r w:rsidRPr="00D6707A">
              <w:t>Домовладение Бургановой Антонины  Степановны , ул. Верхняя д.2(по согласованию)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482CBA" w:rsidRDefault="006E42F1" w:rsidP="00482CBA">
            <w:pPr>
              <w:suppressAutoHyphens/>
              <w:spacing w:line="276" w:lineRule="auto"/>
              <w:jc w:val="both"/>
              <w:rPr>
                <w:lang w:eastAsia="ar-SA"/>
              </w:rPr>
            </w:pPr>
            <w:r w:rsidRPr="00482CBA">
              <w:rPr>
                <w:lang w:eastAsia="ar-SA"/>
              </w:rPr>
              <w:t xml:space="preserve">23.06.2021 </w:t>
            </w:r>
          </w:p>
          <w:p w:rsidR="006E42F1" w:rsidRPr="00D6707A" w:rsidRDefault="006E42F1" w:rsidP="00482CBA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ar-SA"/>
              </w:rPr>
              <w:t>11:</w:t>
            </w:r>
            <w:r w:rsidRPr="00482CBA">
              <w:rPr>
                <w:lang w:eastAsia="ar-SA"/>
              </w:rPr>
              <w:t>00</w:t>
            </w:r>
          </w:p>
        </w:tc>
      </w:tr>
      <w:tr w:rsidR="006E42F1" w:rsidRPr="00D6707A" w:rsidTr="007B0692">
        <w:trPr>
          <w:trHeight w:val="143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spacing w:line="276" w:lineRule="auto"/>
              <w:jc w:val="both"/>
              <w:rPr>
                <w:b/>
                <w:lang w:eastAsia="en-US"/>
              </w:rPr>
            </w:pPr>
            <w:r w:rsidRPr="00D6707A">
              <w:rPr>
                <w:b/>
                <w:lang w:eastAsia="en-US"/>
              </w:rPr>
              <w:t>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jc w:val="both"/>
              <w:rPr>
                <w:lang w:eastAsia="ar-SA"/>
              </w:rPr>
            </w:pPr>
            <w:r w:rsidRPr="00D6707A">
              <w:t>с. Исаевка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jc w:val="both"/>
              <w:rPr>
                <w:lang w:eastAsia="ar-SA"/>
              </w:rPr>
            </w:pPr>
            <w:r w:rsidRPr="00D6707A">
              <w:t>Домовладение  Павловой Прасковьи  Фёдоровны , ул. Верхняя  д 38</w:t>
            </w:r>
          </w:p>
          <w:p w:rsidR="006E42F1" w:rsidRPr="00D6707A" w:rsidRDefault="006E42F1" w:rsidP="007B0692">
            <w:pPr>
              <w:suppressAutoHyphens/>
              <w:jc w:val="both"/>
              <w:rPr>
                <w:lang w:eastAsia="ar-SA"/>
              </w:rPr>
            </w:pPr>
            <w:r w:rsidRPr="00D6707A">
              <w:t>( по согласованию)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482CBA" w:rsidRDefault="006E42F1" w:rsidP="00482CBA">
            <w:pPr>
              <w:suppressAutoHyphens/>
              <w:spacing w:line="276" w:lineRule="auto"/>
              <w:jc w:val="both"/>
              <w:rPr>
                <w:lang w:eastAsia="ar-SA"/>
              </w:rPr>
            </w:pPr>
            <w:r w:rsidRPr="00482CBA">
              <w:rPr>
                <w:lang w:eastAsia="ar-SA"/>
              </w:rPr>
              <w:t xml:space="preserve">23.06.2021 </w:t>
            </w:r>
          </w:p>
          <w:p w:rsidR="006E42F1" w:rsidRPr="00D6707A" w:rsidRDefault="006E42F1" w:rsidP="00482CBA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ar-SA"/>
              </w:rPr>
              <w:t>12</w:t>
            </w:r>
            <w:r w:rsidRPr="00482CBA">
              <w:rPr>
                <w:lang w:eastAsia="ar-SA"/>
              </w:rPr>
              <w:t>:00</w:t>
            </w:r>
          </w:p>
        </w:tc>
      </w:tr>
      <w:tr w:rsidR="006E42F1" w:rsidRPr="00D6707A" w:rsidTr="007B0692">
        <w:trPr>
          <w:trHeight w:val="143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spacing w:line="276" w:lineRule="auto"/>
              <w:jc w:val="both"/>
              <w:rPr>
                <w:b/>
                <w:lang w:eastAsia="en-US"/>
              </w:rPr>
            </w:pPr>
            <w:r w:rsidRPr="00D6707A">
              <w:rPr>
                <w:b/>
                <w:lang w:eastAsia="en-US"/>
              </w:rPr>
              <w:t>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jc w:val="both"/>
            </w:pPr>
            <w:r w:rsidRPr="00D6707A">
              <w:t>д. Никитянка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jc w:val="both"/>
            </w:pPr>
            <w:r>
              <w:t>-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F1" w:rsidRPr="00D6707A" w:rsidRDefault="006E42F1" w:rsidP="007B0692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6E42F1" w:rsidRPr="00504E2E" w:rsidRDefault="006E42F1" w:rsidP="00504E2E">
      <w:pPr>
        <w:pStyle w:val="NoSpacing"/>
        <w:jc w:val="both"/>
        <w:rPr>
          <w:b/>
          <w:bCs/>
        </w:rPr>
      </w:pPr>
    </w:p>
    <w:sectPr w:rsidR="006E42F1" w:rsidRPr="00504E2E" w:rsidSect="00DC5C7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D55B0"/>
    <w:multiLevelType w:val="hybridMultilevel"/>
    <w:tmpl w:val="8BD86BE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37B7BD4"/>
    <w:multiLevelType w:val="hybridMultilevel"/>
    <w:tmpl w:val="3D32F7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8CF"/>
    <w:rsid w:val="00021830"/>
    <w:rsid w:val="000A7338"/>
    <w:rsid w:val="000C2B94"/>
    <w:rsid w:val="000D6729"/>
    <w:rsid w:val="00112090"/>
    <w:rsid w:val="001131C7"/>
    <w:rsid w:val="001645A7"/>
    <w:rsid w:val="001B79CB"/>
    <w:rsid w:val="001E7040"/>
    <w:rsid w:val="0023719E"/>
    <w:rsid w:val="002459C8"/>
    <w:rsid w:val="00263D61"/>
    <w:rsid w:val="00346E42"/>
    <w:rsid w:val="00370D4B"/>
    <w:rsid w:val="003C28CF"/>
    <w:rsid w:val="004051BF"/>
    <w:rsid w:val="00482CBA"/>
    <w:rsid w:val="004D653D"/>
    <w:rsid w:val="004E3083"/>
    <w:rsid w:val="00504E2E"/>
    <w:rsid w:val="0055606C"/>
    <w:rsid w:val="005700C2"/>
    <w:rsid w:val="005721A9"/>
    <w:rsid w:val="006106FD"/>
    <w:rsid w:val="00620EBF"/>
    <w:rsid w:val="006E42F1"/>
    <w:rsid w:val="006F4560"/>
    <w:rsid w:val="00773C02"/>
    <w:rsid w:val="007905FD"/>
    <w:rsid w:val="007A5886"/>
    <w:rsid w:val="007B0692"/>
    <w:rsid w:val="008260C1"/>
    <w:rsid w:val="00871E01"/>
    <w:rsid w:val="00964C57"/>
    <w:rsid w:val="009D4CBF"/>
    <w:rsid w:val="009E24D5"/>
    <w:rsid w:val="00A741AD"/>
    <w:rsid w:val="00A87B5C"/>
    <w:rsid w:val="00AE572C"/>
    <w:rsid w:val="00B4563D"/>
    <w:rsid w:val="00C14D47"/>
    <w:rsid w:val="00D32E71"/>
    <w:rsid w:val="00D57BCB"/>
    <w:rsid w:val="00D6707A"/>
    <w:rsid w:val="00D73E5A"/>
    <w:rsid w:val="00DB7CE8"/>
    <w:rsid w:val="00DC3F48"/>
    <w:rsid w:val="00DC5C7A"/>
    <w:rsid w:val="00E436C3"/>
    <w:rsid w:val="00EF24ED"/>
    <w:rsid w:val="00F059EE"/>
    <w:rsid w:val="00F66580"/>
    <w:rsid w:val="00FE1864"/>
    <w:rsid w:val="00FE6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CE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DB7CE8"/>
    <w:pPr>
      <w:widowControl w:val="0"/>
      <w:suppressAutoHyphens/>
      <w:spacing w:after="120"/>
    </w:pPr>
    <w:rPr>
      <w:kern w:val="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B7CE8"/>
    <w:rPr>
      <w:rFonts w:ascii="Times New Roman" w:hAnsi="Times New Roman" w:cs="Times New Roman"/>
      <w:kern w:val="2"/>
      <w:sz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B7CE8"/>
    <w:pPr>
      <w:jc w:val="center"/>
    </w:pPr>
    <w:rPr>
      <w:rFonts w:eastAsia="Calibri"/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B7CE8"/>
    <w:rPr>
      <w:rFonts w:ascii="Times New Roman" w:hAnsi="Times New Roman" w:cs="Times New Roman"/>
      <w:b/>
      <w:sz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DB7CE8"/>
    <w:pPr>
      <w:spacing w:after="120" w:line="480" w:lineRule="auto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B7CE8"/>
    <w:rPr>
      <w:rFonts w:ascii="Times New Roman" w:hAnsi="Times New Roman" w:cs="Times New Roman"/>
      <w:sz w:val="24"/>
      <w:lang w:eastAsia="ru-RU"/>
    </w:rPr>
  </w:style>
  <w:style w:type="paragraph" w:styleId="PlainText">
    <w:name w:val="Plain Text"/>
    <w:basedOn w:val="Normal"/>
    <w:link w:val="PlainTextChar"/>
    <w:uiPriority w:val="99"/>
    <w:semiHidden/>
    <w:rsid w:val="00DB7CE8"/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DB7CE8"/>
    <w:rPr>
      <w:rFonts w:ascii="Courier New" w:hAnsi="Courier New" w:cs="Times New Roman"/>
      <w:sz w:val="20"/>
      <w:lang w:eastAsia="ru-RU"/>
    </w:rPr>
  </w:style>
  <w:style w:type="character" w:customStyle="1" w:styleId="a">
    <w:name w:val="Основной текст_"/>
    <w:link w:val="1"/>
    <w:uiPriority w:val="99"/>
    <w:locked/>
    <w:rsid w:val="00DB7CE8"/>
    <w:rPr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DB7CE8"/>
    <w:pPr>
      <w:shd w:val="clear" w:color="auto" w:fill="FFFFFF"/>
      <w:spacing w:before="240" w:after="240" w:line="278" w:lineRule="exact"/>
      <w:ind w:hanging="360"/>
      <w:jc w:val="both"/>
    </w:pPr>
    <w:rPr>
      <w:rFonts w:ascii="Calibri" w:eastAsia="Calibri" w:hAnsi="Calibri"/>
      <w:sz w:val="20"/>
      <w:szCs w:val="20"/>
    </w:rPr>
  </w:style>
  <w:style w:type="paragraph" w:customStyle="1" w:styleId="Standard">
    <w:name w:val="Standard"/>
    <w:uiPriority w:val="99"/>
    <w:rsid w:val="00DB7CE8"/>
    <w:pPr>
      <w:suppressAutoHyphens/>
    </w:pPr>
    <w:rPr>
      <w:rFonts w:ascii="Times New Roman" w:hAnsi="Times New Roman"/>
      <w:kern w:val="2"/>
      <w:sz w:val="24"/>
      <w:szCs w:val="20"/>
      <w:lang w:eastAsia="ar-SA"/>
    </w:rPr>
  </w:style>
  <w:style w:type="paragraph" w:styleId="NoSpacing">
    <w:name w:val="No Spacing"/>
    <w:uiPriority w:val="99"/>
    <w:qFormat/>
    <w:rsid w:val="00504E2E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504E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73E5A"/>
    <w:rPr>
      <w:rFonts w:ascii="Segoe UI" w:eastAsia="Calibr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3E5A"/>
    <w:rPr>
      <w:rFonts w:ascii="Segoe UI" w:hAnsi="Segoe UI" w:cs="Times New Roman"/>
      <w:sz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31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4</Pages>
  <Words>1471</Words>
  <Characters>8389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2021-06-07T10:33:00Z</cp:lastPrinted>
  <dcterms:created xsi:type="dcterms:W3CDTF">2021-05-27T07:27:00Z</dcterms:created>
  <dcterms:modified xsi:type="dcterms:W3CDTF">2021-06-07T10:34:00Z</dcterms:modified>
</cp:coreProperties>
</file>