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25D" w:rsidRDefault="0027525D" w:rsidP="0020718A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Описание: Описание: Описание: Герб ППО (вектор) черная 2" style="position:absolute;left:0;text-align:left;margin-left:3in;margin-top:9pt;width:57.4pt;height:76.15pt;z-index:251658240;visibility:visible">
            <v:imagedata r:id="rId7" o:title=""/>
            <w10:wrap type="square"/>
          </v:shape>
        </w:pict>
      </w:r>
    </w:p>
    <w:p w:rsidR="0027525D" w:rsidRDefault="0027525D" w:rsidP="0020718A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27525D" w:rsidRDefault="0027525D" w:rsidP="0020718A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27525D" w:rsidRDefault="0027525D" w:rsidP="0020718A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27525D" w:rsidRDefault="0027525D" w:rsidP="0020718A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27525D" w:rsidRDefault="0027525D" w:rsidP="0020718A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27525D" w:rsidRDefault="0027525D" w:rsidP="0020718A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27525D" w:rsidRDefault="0027525D" w:rsidP="0020718A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27525D" w:rsidRPr="00437DFD" w:rsidRDefault="0027525D" w:rsidP="00A36B5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АДМИНИСТРАЦИЯ НИЖНЕШКАФТИНСКОГО </w:t>
      </w:r>
      <w:r w:rsidRPr="00437DFD">
        <w:rPr>
          <w:rFonts w:ascii="Times New Roman" w:hAnsi="Times New Roman"/>
          <w:b/>
          <w:sz w:val="32"/>
          <w:szCs w:val="32"/>
        </w:rPr>
        <w:t>СЕЛЬСОВЕТА</w:t>
      </w:r>
    </w:p>
    <w:p w:rsidR="0027525D" w:rsidRDefault="0027525D" w:rsidP="00A36B5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37DFD">
        <w:rPr>
          <w:rFonts w:ascii="Times New Roman" w:hAnsi="Times New Roman"/>
          <w:b/>
          <w:sz w:val="32"/>
          <w:szCs w:val="32"/>
        </w:rPr>
        <w:t>НИКОЛЬ</w:t>
      </w:r>
      <w:r>
        <w:rPr>
          <w:rFonts w:ascii="Times New Roman" w:hAnsi="Times New Roman"/>
          <w:b/>
          <w:sz w:val="32"/>
          <w:szCs w:val="32"/>
        </w:rPr>
        <w:t>СКОГО РАЙОНА ПЕНЗЕНСКОЙ ОБЛАСТИ</w:t>
      </w:r>
    </w:p>
    <w:p w:rsidR="0027525D" w:rsidRDefault="0027525D" w:rsidP="0020718A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27525D" w:rsidRDefault="0027525D" w:rsidP="0020718A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27525D" w:rsidRPr="00437DFD" w:rsidRDefault="0027525D" w:rsidP="0063771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27525D" w:rsidRPr="00437DFD" w:rsidRDefault="0027525D" w:rsidP="006377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37DFD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04.06.2021</w:t>
      </w:r>
      <w:r w:rsidRPr="00437DFD">
        <w:rPr>
          <w:rFonts w:ascii="Times New Roman" w:hAnsi="Times New Roman"/>
          <w:sz w:val="24"/>
          <w:szCs w:val="24"/>
        </w:rPr>
        <w:t xml:space="preserve">  № </w:t>
      </w:r>
      <w:r>
        <w:rPr>
          <w:rFonts w:ascii="Times New Roman" w:hAnsi="Times New Roman"/>
          <w:sz w:val="24"/>
          <w:szCs w:val="24"/>
        </w:rPr>
        <w:t>49</w:t>
      </w:r>
    </w:p>
    <w:p w:rsidR="0027525D" w:rsidRDefault="0027525D" w:rsidP="006377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37DFD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>Нижний Шкафт</w:t>
      </w:r>
    </w:p>
    <w:p w:rsidR="0027525D" w:rsidRDefault="0027525D" w:rsidP="0020718A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27525D" w:rsidRPr="00F11EBF" w:rsidRDefault="0027525D" w:rsidP="0020718A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B0329D">
        <w:rPr>
          <w:rFonts w:ascii="Times New Roman" w:hAnsi="Times New Roman" w:cs="Times New Roman"/>
          <w:sz w:val="26"/>
          <w:szCs w:val="26"/>
        </w:rPr>
        <w:t>О внесении изменени</w:t>
      </w:r>
      <w:r>
        <w:rPr>
          <w:rFonts w:ascii="Times New Roman" w:hAnsi="Times New Roman" w:cs="Times New Roman"/>
          <w:sz w:val="26"/>
          <w:szCs w:val="26"/>
        </w:rPr>
        <w:t>я в приложение 2 к постановлению администрации Нижнешкафтинского</w:t>
      </w:r>
      <w:r w:rsidRPr="001E5D13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</w:t>
      </w:r>
      <w:r>
        <w:rPr>
          <w:rFonts w:ascii="Times New Roman" w:hAnsi="Times New Roman" w:cs="Times New Roman"/>
          <w:sz w:val="26"/>
          <w:szCs w:val="26"/>
        </w:rPr>
        <w:t>и от 02.09.2019 № 92 «</w:t>
      </w:r>
      <w:r w:rsidRPr="001E5D13">
        <w:rPr>
          <w:rFonts w:ascii="Times New Roman" w:hAnsi="Times New Roman" w:cs="Times New Roman"/>
          <w:sz w:val="26"/>
          <w:szCs w:val="26"/>
        </w:rPr>
        <w:t xml:space="preserve">Об </w:t>
      </w:r>
      <w:r w:rsidRPr="00DA7ECF">
        <w:rPr>
          <w:rFonts w:ascii="Times New Roman" w:hAnsi="Times New Roman" w:cs="Times New Roman"/>
          <w:sz w:val="26"/>
          <w:szCs w:val="26"/>
        </w:rPr>
        <w:t xml:space="preserve">утверждении административных регламентов предоставления муниципальных услуг администрацией </w:t>
      </w:r>
      <w:r>
        <w:rPr>
          <w:rFonts w:ascii="Times New Roman" w:hAnsi="Times New Roman" w:cs="Times New Roman"/>
          <w:sz w:val="26"/>
          <w:szCs w:val="26"/>
        </w:rPr>
        <w:t>Нижнешкафтинского</w:t>
      </w:r>
      <w:r w:rsidRPr="00DA7ECF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области»</w:t>
      </w:r>
      <w:r w:rsidRPr="001E5D1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525D" w:rsidRPr="0020718A" w:rsidRDefault="0027525D" w:rsidP="0020718A">
      <w:pPr>
        <w:pStyle w:val="ConsPlusNormal"/>
        <w:ind w:firstLine="567"/>
        <w:jc w:val="center"/>
        <w:rPr>
          <w:sz w:val="20"/>
        </w:rPr>
      </w:pPr>
    </w:p>
    <w:p w:rsidR="0027525D" w:rsidRPr="00F56D6D" w:rsidRDefault="0027525D" w:rsidP="00DA7ECF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F56D6D">
        <w:rPr>
          <w:rFonts w:ascii="Times New Roman" w:hAnsi="Times New Roman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руководствуясь Уставом Нижнешкафтинского сельсовета Никольского района Пензенской области, администрация Нижнешкафтинского сельсовета Никольского района Пензенской области </w:t>
      </w:r>
      <w:r w:rsidRPr="00F56D6D">
        <w:rPr>
          <w:rFonts w:ascii="Times New Roman" w:hAnsi="Times New Roman"/>
          <w:b/>
        </w:rPr>
        <w:t>постановляет: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</w:rPr>
      </w:pPr>
    </w:p>
    <w:p w:rsidR="0027525D" w:rsidRPr="00F56D6D" w:rsidRDefault="0027525D" w:rsidP="00820B2C">
      <w:pPr>
        <w:pStyle w:val="ConsPlusNormal"/>
        <w:ind w:firstLine="540"/>
        <w:jc w:val="both"/>
        <w:rPr>
          <w:rFonts w:ascii="Times New Roman" w:hAnsi="Times New Roman"/>
        </w:rPr>
      </w:pPr>
      <w:r w:rsidRPr="00F56D6D">
        <w:rPr>
          <w:rFonts w:ascii="Times New Roman" w:hAnsi="Times New Roman"/>
        </w:rPr>
        <w:t xml:space="preserve">1. Внести в приложение 2 к  постановлению администрации Нижнешкафтинского сельсовета Никольского района Пензенской области от 02.09.2019 № 92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</w:t>
      </w:r>
      <w:r w:rsidRPr="00F56D6D">
        <w:rPr>
          <w:rFonts w:ascii="Times New Roman" w:hAnsi="Times New Roman"/>
          <w:b/>
        </w:rPr>
        <w:t xml:space="preserve"> </w:t>
      </w:r>
      <w:r w:rsidRPr="00F56D6D">
        <w:rPr>
          <w:rFonts w:ascii="Times New Roman" w:hAnsi="Times New Roman"/>
        </w:rPr>
        <w:t>изменение, изложив его в новой редакции, согласно приложению к настоящему постановлению.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</w:rPr>
      </w:pPr>
      <w:r w:rsidRPr="00F56D6D">
        <w:rPr>
          <w:rFonts w:ascii="Times New Roman" w:hAnsi="Times New Roman"/>
        </w:rPr>
        <w:t>2. Опубликовать настоящее постановление в информационном бюллетене Нижнешкафтинского сельсовета Никольского района Пензенской области и на официальном сайте администрации Нижнешкафтинского сельсовета Никольского района Пензенской области в информационно-телекоммуникационной сети «Интернет».</w:t>
      </w:r>
    </w:p>
    <w:p w:rsidR="0027525D" w:rsidRPr="00F56D6D" w:rsidRDefault="0027525D" w:rsidP="00B1377F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 Настоящее постановление вступает в силу на следующий день после дня его официального опубликования.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i/>
          <w:u w:val="single"/>
        </w:rPr>
      </w:pPr>
      <w:r w:rsidRPr="00F56D6D">
        <w:rPr>
          <w:rFonts w:ascii="Times New Roman" w:hAnsi="Times New Roman"/>
        </w:rPr>
        <w:t>4. Контроль за исполнением настоящего постановления возложить на главу администрации Нижнешкафтинского сельсовета Никольского района Пензенской области.</w:t>
      </w:r>
    </w:p>
    <w:p w:rsidR="0027525D" w:rsidRDefault="0027525D" w:rsidP="00F56D6D">
      <w:pPr>
        <w:pStyle w:val="ConsPlusNormal"/>
        <w:jc w:val="both"/>
        <w:rPr>
          <w:rFonts w:ascii="Times New Roman" w:hAnsi="Times New Roman"/>
        </w:rPr>
      </w:pPr>
    </w:p>
    <w:p w:rsidR="0027525D" w:rsidRDefault="0027525D" w:rsidP="00F56D6D">
      <w:pPr>
        <w:pStyle w:val="ConsPlusNormal"/>
        <w:jc w:val="both"/>
        <w:rPr>
          <w:rFonts w:ascii="Times New Roman" w:hAnsi="Times New Roman"/>
        </w:rPr>
      </w:pPr>
    </w:p>
    <w:p w:rsidR="0027525D" w:rsidRDefault="0027525D" w:rsidP="00F56D6D">
      <w:pPr>
        <w:pStyle w:val="ConsPlusNormal"/>
        <w:jc w:val="both"/>
        <w:rPr>
          <w:rFonts w:ascii="Times New Roman" w:hAnsi="Times New Roman"/>
        </w:rPr>
      </w:pPr>
    </w:p>
    <w:p w:rsidR="0027525D" w:rsidRDefault="0027525D" w:rsidP="00F56D6D">
      <w:pPr>
        <w:pStyle w:val="ConsPlusNormal"/>
        <w:jc w:val="both"/>
        <w:rPr>
          <w:rFonts w:ascii="Times New Roman" w:hAnsi="Times New Roman"/>
        </w:rPr>
      </w:pPr>
    </w:p>
    <w:p w:rsidR="0027525D" w:rsidRDefault="0027525D" w:rsidP="00F56D6D">
      <w:pPr>
        <w:pStyle w:val="ConsPlusNormal"/>
        <w:jc w:val="both"/>
        <w:rPr>
          <w:rFonts w:ascii="Times New Roman" w:hAnsi="Times New Roman"/>
        </w:rPr>
      </w:pPr>
    </w:p>
    <w:p w:rsidR="0027525D" w:rsidRPr="00F56D6D" w:rsidRDefault="0027525D" w:rsidP="00F56D6D">
      <w:pPr>
        <w:pStyle w:val="ConsPlusNormal"/>
        <w:jc w:val="both"/>
        <w:rPr>
          <w:rFonts w:ascii="Times New Roman" w:hAnsi="Times New Roman"/>
        </w:rPr>
      </w:pPr>
    </w:p>
    <w:p w:rsidR="0027525D" w:rsidRPr="00F56D6D" w:rsidRDefault="0027525D" w:rsidP="00FA720D">
      <w:pPr>
        <w:pStyle w:val="BodyText"/>
        <w:tabs>
          <w:tab w:val="left" w:pos="851"/>
          <w:tab w:val="left" w:pos="3975"/>
        </w:tabs>
        <w:spacing w:after="0"/>
        <w:ind w:firstLine="567"/>
        <w:jc w:val="both"/>
        <w:rPr>
          <w:sz w:val="22"/>
          <w:szCs w:val="22"/>
        </w:rPr>
      </w:pPr>
      <w:r w:rsidRPr="00F56D6D">
        <w:rPr>
          <w:sz w:val="22"/>
          <w:szCs w:val="22"/>
        </w:rPr>
        <w:t>Глава администрации</w:t>
      </w:r>
    </w:p>
    <w:p w:rsidR="0027525D" w:rsidRPr="00F56D6D" w:rsidRDefault="0027525D" w:rsidP="00FA720D">
      <w:pPr>
        <w:pStyle w:val="BodyText"/>
        <w:tabs>
          <w:tab w:val="left" w:pos="851"/>
          <w:tab w:val="left" w:pos="3975"/>
        </w:tabs>
        <w:spacing w:after="0"/>
        <w:ind w:firstLine="567"/>
        <w:rPr>
          <w:sz w:val="22"/>
          <w:szCs w:val="22"/>
        </w:rPr>
      </w:pPr>
      <w:r w:rsidRPr="00F56D6D">
        <w:rPr>
          <w:sz w:val="22"/>
          <w:szCs w:val="22"/>
        </w:rPr>
        <w:t>Нижнешкафтинского сельсовета</w:t>
      </w:r>
    </w:p>
    <w:p w:rsidR="0027525D" w:rsidRPr="00F56D6D" w:rsidRDefault="0027525D" w:rsidP="00DA7ECF">
      <w:pPr>
        <w:pStyle w:val="BodyText"/>
        <w:tabs>
          <w:tab w:val="left" w:pos="851"/>
          <w:tab w:val="left" w:pos="3975"/>
        </w:tabs>
        <w:spacing w:after="0"/>
        <w:ind w:firstLine="567"/>
        <w:rPr>
          <w:sz w:val="22"/>
          <w:szCs w:val="22"/>
        </w:rPr>
      </w:pPr>
      <w:r w:rsidRPr="00F56D6D">
        <w:rPr>
          <w:sz w:val="22"/>
          <w:szCs w:val="22"/>
        </w:rPr>
        <w:t xml:space="preserve">Никольского района Пензенской области                                           </w:t>
      </w:r>
      <w:bookmarkStart w:id="0" w:name="P40"/>
      <w:bookmarkEnd w:id="0"/>
      <w:r w:rsidRPr="00F56D6D">
        <w:rPr>
          <w:sz w:val="22"/>
          <w:szCs w:val="22"/>
        </w:rPr>
        <w:t>И.И.Богомолов</w:t>
      </w:r>
    </w:p>
    <w:p w:rsidR="0027525D" w:rsidRPr="00F56D6D" w:rsidRDefault="0027525D" w:rsidP="00DA7ECF">
      <w:pPr>
        <w:pStyle w:val="BodyText"/>
        <w:tabs>
          <w:tab w:val="left" w:pos="851"/>
          <w:tab w:val="left" w:pos="3975"/>
        </w:tabs>
        <w:spacing w:after="0"/>
        <w:ind w:firstLine="567"/>
        <w:rPr>
          <w:sz w:val="22"/>
          <w:szCs w:val="22"/>
        </w:rPr>
      </w:pPr>
    </w:p>
    <w:p w:rsidR="0027525D" w:rsidRPr="00F56D6D" w:rsidRDefault="0027525D" w:rsidP="00820B2C">
      <w:pPr>
        <w:pStyle w:val="BodyText"/>
        <w:tabs>
          <w:tab w:val="left" w:pos="851"/>
          <w:tab w:val="left" w:pos="3975"/>
        </w:tabs>
        <w:spacing w:after="0"/>
        <w:rPr>
          <w:sz w:val="22"/>
          <w:szCs w:val="22"/>
        </w:rPr>
      </w:pPr>
    </w:p>
    <w:p w:rsidR="0027525D" w:rsidRPr="00F56D6D" w:rsidRDefault="0027525D" w:rsidP="00820B2C">
      <w:pPr>
        <w:pStyle w:val="BodyText"/>
        <w:tabs>
          <w:tab w:val="left" w:pos="851"/>
          <w:tab w:val="left" w:pos="3975"/>
        </w:tabs>
        <w:spacing w:after="0"/>
        <w:rPr>
          <w:sz w:val="22"/>
          <w:szCs w:val="22"/>
        </w:rPr>
      </w:pPr>
    </w:p>
    <w:p w:rsidR="0027525D" w:rsidRDefault="0027525D" w:rsidP="00DA7ECF">
      <w:pPr>
        <w:pStyle w:val="ConsPlusNormal"/>
        <w:jc w:val="right"/>
        <w:rPr>
          <w:rFonts w:ascii="Times New Roman" w:hAnsi="Times New Roman"/>
        </w:rPr>
      </w:pPr>
    </w:p>
    <w:p w:rsidR="0027525D" w:rsidRDefault="0027525D" w:rsidP="00DA7ECF">
      <w:pPr>
        <w:pStyle w:val="ConsPlusNormal"/>
        <w:jc w:val="right"/>
        <w:rPr>
          <w:rFonts w:ascii="Times New Roman" w:hAnsi="Times New Roman"/>
        </w:rPr>
      </w:pPr>
    </w:p>
    <w:p w:rsidR="0027525D" w:rsidRDefault="0027525D" w:rsidP="00DA7ECF">
      <w:pPr>
        <w:pStyle w:val="ConsPlusNormal"/>
        <w:jc w:val="right"/>
        <w:rPr>
          <w:rFonts w:ascii="Times New Roman" w:hAnsi="Times New Roman"/>
        </w:rPr>
      </w:pPr>
    </w:p>
    <w:p w:rsidR="0027525D" w:rsidRDefault="0027525D" w:rsidP="00DA7ECF">
      <w:pPr>
        <w:pStyle w:val="ConsPlusNormal"/>
        <w:jc w:val="right"/>
        <w:rPr>
          <w:rFonts w:ascii="Times New Roman" w:hAnsi="Times New Roman"/>
        </w:rPr>
      </w:pPr>
    </w:p>
    <w:p w:rsidR="0027525D" w:rsidRPr="00F56D6D" w:rsidRDefault="0027525D" w:rsidP="00DA7ECF">
      <w:pPr>
        <w:pStyle w:val="ConsPlusNormal"/>
        <w:jc w:val="right"/>
        <w:rPr>
          <w:rFonts w:ascii="Times New Roman" w:hAnsi="Times New Roman"/>
        </w:rPr>
      </w:pPr>
      <w:r w:rsidRPr="00F56D6D">
        <w:rPr>
          <w:rFonts w:ascii="Times New Roman" w:hAnsi="Times New Roman"/>
        </w:rPr>
        <w:t>Приложение</w:t>
      </w:r>
    </w:p>
    <w:p w:rsidR="0027525D" w:rsidRPr="00F56D6D" w:rsidRDefault="0027525D" w:rsidP="00DA7ECF">
      <w:pPr>
        <w:pStyle w:val="ConsPlusNormal"/>
        <w:jc w:val="right"/>
        <w:rPr>
          <w:rFonts w:ascii="Times New Roman" w:hAnsi="Times New Roman"/>
        </w:rPr>
      </w:pPr>
      <w:r w:rsidRPr="00F56D6D">
        <w:rPr>
          <w:rFonts w:ascii="Times New Roman" w:hAnsi="Times New Roman"/>
        </w:rPr>
        <w:t>к постановлению администрации</w:t>
      </w:r>
    </w:p>
    <w:p w:rsidR="0027525D" w:rsidRPr="00F56D6D" w:rsidRDefault="0027525D" w:rsidP="00DA7ECF">
      <w:pPr>
        <w:pStyle w:val="ConsPlusNormal"/>
        <w:jc w:val="right"/>
        <w:rPr>
          <w:rFonts w:ascii="Times New Roman" w:hAnsi="Times New Roman"/>
        </w:rPr>
      </w:pPr>
      <w:r w:rsidRPr="00F56D6D">
        <w:rPr>
          <w:rFonts w:ascii="Times New Roman" w:hAnsi="Times New Roman"/>
        </w:rPr>
        <w:t>Нижнешкафтинского сельсовета</w:t>
      </w:r>
    </w:p>
    <w:p w:rsidR="0027525D" w:rsidRPr="00F56D6D" w:rsidRDefault="0027525D" w:rsidP="00DA7ECF">
      <w:pPr>
        <w:pStyle w:val="ConsPlusNormal"/>
        <w:jc w:val="right"/>
        <w:rPr>
          <w:rFonts w:ascii="Times New Roman" w:hAnsi="Times New Roman"/>
        </w:rPr>
      </w:pPr>
      <w:r w:rsidRPr="00F56D6D">
        <w:rPr>
          <w:rFonts w:ascii="Times New Roman" w:hAnsi="Times New Roman"/>
        </w:rPr>
        <w:t xml:space="preserve">Никольского района Пензенской области </w:t>
      </w:r>
    </w:p>
    <w:p w:rsidR="0027525D" w:rsidRPr="00F56D6D" w:rsidRDefault="0027525D" w:rsidP="00DA7ECF">
      <w:pPr>
        <w:pStyle w:val="ConsPlusNormal"/>
        <w:jc w:val="right"/>
        <w:rPr>
          <w:rFonts w:ascii="Times New Roman" w:hAnsi="Times New Roman"/>
        </w:rPr>
      </w:pPr>
      <w:r w:rsidRPr="00F56D6D">
        <w:rPr>
          <w:rFonts w:ascii="Times New Roman" w:hAnsi="Times New Roman"/>
        </w:rPr>
        <w:t>От</w:t>
      </w:r>
      <w:r>
        <w:rPr>
          <w:rFonts w:ascii="Times New Roman" w:hAnsi="Times New Roman"/>
        </w:rPr>
        <w:t xml:space="preserve"> 04.06.2021</w:t>
      </w:r>
      <w:r w:rsidRPr="00F56D6D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49</w:t>
      </w:r>
    </w:p>
    <w:p w:rsidR="0027525D" w:rsidRPr="00F56D6D" w:rsidRDefault="0027525D" w:rsidP="00DA7ECF">
      <w:pPr>
        <w:pStyle w:val="ConsPlusNormal"/>
        <w:jc w:val="right"/>
        <w:rPr>
          <w:rFonts w:ascii="Times New Roman" w:hAnsi="Times New Roman"/>
        </w:rPr>
      </w:pPr>
    </w:p>
    <w:p w:rsidR="0027525D" w:rsidRPr="00F56D6D" w:rsidRDefault="0027525D" w:rsidP="00DA7EC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F56D6D">
        <w:rPr>
          <w:rFonts w:ascii="Times New Roman" w:hAnsi="Times New Roman"/>
        </w:rPr>
        <w:t>«Приложение 2</w:t>
      </w:r>
    </w:p>
    <w:p w:rsidR="0027525D" w:rsidRPr="00F56D6D" w:rsidRDefault="0027525D" w:rsidP="00DA7EC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F56D6D">
        <w:rPr>
          <w:rFonts w:ascii="Times New Roman" w:hAnsi="Times New Roman"/>
        </w:rPr>
        <w:t>к постановлению администрации</w:t>
      </w:r>
    </w:p>
    <w:p w:rsidR="0027525D" w:rsidRPr="00F56D6D" w:rsidRDefault="0027525D" w:rsidP="00DA7EC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F56D6D">
        <w:rPr>
          <w:rFonts w:ascii="Times New Roman" w:hAnsi="Times New Roman"/>
        </w:rPr>
        <w:t>Нижнешкафтинского сельсовета</w:t>
      </w:r>
    </w:p>
    <w:p w:rsidR="0027525D" w:rsidRPr="00F56D6D" w:rsidRDefault="0027525D" w:rsidP="00DA7EC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F56D6D">
        <w:rPr>
          <w:rFonts w:ascii="Times New Roman" w:hAnsi="Times New Roman"/>
        </w:rPr>
        <w:t>Никольского района Пензенской области</w:t>
      </w:r>
    </w:p>
    <w:p w:rsidR="0027525D" w:rsidRPr="00F56D6D" w:rsidRDefault="0027525D" w:rsidP="00DA7EC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F56D6D">
        <w:rPr>
          <w:rFonts w:ascii="Times New Roman" w:hAnsi="Times New Roman"/>
        </w:rPr>
        <w:t>от 02.09.2019 № 92</w:t>
      </w:r>
    </w:p>
    <w:p w:rsidR="0027525D" w:rsidRPr="00F56D6D" w:rsidRDefault="0027525D" w:rsidP="00FA720D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Cs w:val="22"/>
        </w:rPr>
      </w:pPr>
    </w:p>
    <w:p w:rsidR="0027525D" w:rsidRPr="00F56D6D" w:rsidRDefault="0027525D" w:rsidP="00FA720D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F56D6D">
        <w:rPr>
          <w:rFonts w:ascii="Times New Roman" w:hAnsi="Times New Roman"/>
          <w:b/>
        </w:rPr>
        <w:t>Административный регламент</w:t>
      </w:r>
    </w:p>
    <w:p w:rsidR="0027525D" w:rsidRPr="00F56D6D" w:rsidRDefault="0027525D" w:rsidP="00FA720D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Cs w:val="22"/>
        </w:rPr>
      </w:pPr>
      <w:r w:rsidRPr="00F56D6D">
        <w:rPr>
          <w:rFonts w:ascii="Times New Roman" w:hAnsi="Times New Roman" w:cs="Times New Roman"/>
          <w:szCs w:val="22"/>
        </w:rPr>
        <w:t>предоставления муниципальной услуги «Постановка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</w:p>
    <w:p w:rsidR="0027525D" w:rsidRPr="00F56D6D" w:rsidRDefault="0027525D" w:rsidP="00FA720D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Cs w:val="22"/>
        </w:rPr>
      </w:pPr>
    </w:p>
    <w:p w:rsidR="0027525D" w:rsidRPr="00F56D6D" w:rsidRDefault="0027525D" w:rsidP="00FA720D">
      <w:pPr>
        <w:pStyle w:val="ConsPlusNormal"/>
        <w:ind w:firstLine="567"/>
        <w:jc w:val="center"/>
        <w:outlineLvl w:val="1"/>
        <w:rPr>
          <w:rFonts w:ascii="Times New Roman" w:hAnsi="Times New Roman"/>
          <w:b/>
        </w:rPr>
      </w:pPr>
      <w:r w:rsidRPr="00F56D6D">
        <w:rPr>
          <w:rFonts w:ascii="Times New Roman" w:hAnsi="Times New Roman"/>
          <w:b/>
        </w:rPr>
        <w:t>1. Общие положения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</w:rPr>
      </w:pPr>
    </w:p>
    <w:p w:rsidR="0027525D" w:rsidRPr="00F56D6D" w:rsidRDefault="0027525D" w:rsidP="00FA720D">
      <w:pPr>
        <w:pStyle w:val="ConsPlusNormal"/>
        <w:ind w:firstLine="567"/>
        <w:jc w:val="center"/>
        <w:outlineLvl w:val="2"/>
        <w:rPr>
          <w:rFonts w:ascii="Times New Roman" w:hAnsi="Times New Roman"/>
          <w:b/>
        </w:rPr>
      </w:pPr>
      <w:r w:rsidRPr="00F56D6D">
        <w:rPr>
          <w:rFonts w:ascii="Times New Roman" w:hAnsi="Times New Roman"/>
          <w:b/>
        </w:rPr>
        <w:t>Предмет регулирования</w:t>
      </w:r>
    </w:p>
    <w:p w:rsidR="0027525D" w:rsidRPr="00F56D6D" w:rsidRDefault="0027525D" w:rsidP="00FA720D">
      <w:pPr>
        <w:pStyle w:val="ConsPlusNormal"/>
        <w:ind w:firstLine="567"/>
        <w:jc w:val="center"/>
        <w:rPr>
          <w:rFonts w:ascii="Times New Roman" w:hAnsi="Times New Roman"/>
        </w:rPr>
      </w:pPr>
    </w:p>
    <w:p w:rsidR="0027525D" w:rsidRPr="00F56D6D" w:rsidRDefault="0027525D" w:rsidP="00383030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Cs w:val="22"/>
        </w:rPr>
      </w:pPr>
      <w:r w:rsidRPr="00F56D6D">
        <w:rPr>
          <w:rFonts w:ascii="Times New Roman" w:hAnsi="Times New Roman" w:cs="Times New Roman"/>
          <w:b w:val="0"/>
          <w:position w:val="-2"/>
          <w:szCs w:val="22"/>
        </w:rPr>
        <w:t xml:space="preserve">1.1. </w:t>
      </w:r>
      <w:r w:rsidRPr="005623AC">
        <w:rPr>
          <w:rFonts w:ascii="Times New Roman" w:hAnsi="Times New Roman" w:cs="Times New Roman"/>
          <w:b w:val="0"/>
          <w:position w:val="-2"/>
          <w:szCs w:val="22"/>
        </w:rPr>
        <w:t>Административный регламент предоставления муниципальной услуги «Постановка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 (далее – Административный регламент) устанавливает порядок и стандарт предоставления муниципальной услуги «Постановка на учет г</w:t>
      </w:r>
      <w:r w:rsidRPr="00F56D6D">
        <w:rPr>
          <w:rFonts w:ascii="Times New Roman" w:hAnsi="Times New Roman" w:cs="Times New Roman"/>
          <w:b w:val="0"/>
          <w:position w:val="-2"/>
          <w:szCs w:val="22"/>
        </w:rPr>
        <w:t>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 (далее - муниципальная услуга), определяет сроки и последовательность административных процедур (действий) администрации Нижнешкафтинского сельсовета Никольского района Пензенской области</w:t>
      </w:r>
      <w:r w:rsidRPr="00F56D6D">
        <w:rPr>
          <w:rFonts w:ascii="Times New Roman" w:hAnsi="Times New Roman" w:cs="Times New Roman"/>
          <w:b w:val="0"/>
          <w:i/>
          <w:position w:val="-2"/>
          <w:szCs w:val="22"/>
        </w:rPr>
        <w:t xml:space="preserve"> </w:t>
      </w:r>
      <w:r w:rsidRPr="00F56D6D">
        <w:rPr>
          <w:rFonts w:ascii="Times New Roman" w:hAnsi="Times New Roman" w:cs="Times New Roman"/>
          <w:b w:val="0"/>
          <w:position w:val="-2"/>
          <w:szCs w:val="22"/>
        </w:rPr>
        <w:t>(далее - Администрация) при предоставлении муниципальной услуги.</w:t>
      </w:r>
    </w:p>
    <w:p w:rsidR="0027525D" w:rsidRPr="00F56D6D" w:rsidRDefault="0027525D" w:rsidP="00EB49AD">
      <w:pPr>
        <w:pStyle w:val="ConsPlusTitle"/>
        <w:ind w:firstLine="567"/>
        <w:jc w:val="both"/>
        <w:rPr>
          <w:rFonts w:ascii="Times New Roman" w:hAnsi="Times New Roman" w:cs="Times New Roman"/>
          <w:szCs w:val="22"/>
        </w:rPr>
      </w:pPr>
    </w:p>
    <w:p w:rsidR="0027525D" w:rsidRPr="00F56D6D" w:rsidRDefault="0027525D" w:rsidP="00FA720D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>Круг заявителей</w:t>
      </w:r>
    </w:p>
    <w:p w:rsidR="0027525D" w:rsidRPr="00F56D6D" w:rsidRDefault="0027525D" w:rsidP="00FA720D">
      <w:pPr>
        <w:pStyle w:val="ConsPlusNormal"/>
        <w:ind w:firstLine="567"/>
        <w:jc w:val="center"/>
        <w:rPr>
          <w:rFonts w:ascii="Times New Roman" w:hAnsi="Times New Roman"/>
          <w:position w:val="-2"/>
        </w:rPr>
      </w:pPr>
    </w:p>
    <w:p w:rsidR="0027525D" w:rsidRPr="00F56D6D" w:rsidRDefault="0027525D" w:rsidP="00DE101F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 xml:space="preserve">1.2. Заявителями при предоставлении муниципальной услуги являются граждане, имеющие трех и более детей и отвечающие требованиям, установленным </w:t>
      </w:r>
      <w:r w:rsidRPr="00F56D6D">
        <w:rPr>
          <w:rFonts w:ascii="Times New Roman" w:hAnsi="Times New Roman"/>
          <w:color w:val="000000"/>
          <w:position w:val="-2"/>
        </w:rPr>
        <w:t xml:space="preserve">частью 1 статьи 4 </w:t>
      </w:r>
      <w:r w:rsidRPr="00F56D6D">
        <w:rPr>
          <w:rFonts w:ascii="Times New Roman" w:hAnsi="Times New Roman"/>
          <w:position w:val="-2"/>
        </w:rPr>
        <w:t>Закона Пензенской области от 04.03.2015 № 2693-ЗПО</w:t>
      </w:r>
      <w:r w:rsidRPr="00F56D6D">
        <w:rPr>
          <w:rFonts w:ascii="Times New Roman" w:hAnsi="Times New Roman"/>
          <w:position w:val="-2"/>
        </w:rPr>
        <w:br/>
        <w:t>«О регулировании земельных отношений на территории Пензенской области» (далее – Закон Пензенской области № 2693-ЗПО), либо их уполномоченные представители, обратившиеся в Администрацию с заявлением о предоставлении муниципальной услуги (далее – заявители).</w:t>
      </w:r>
    </w:p>
    <w:p w:rsidR="0027525D" w:rsidRPr="00F56D6D" w:rsidRDefault="0027525D" w:rsidP="00FA720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lang w:eastAsia="ar-SA"/>
        </w:rPr>
      </w:pP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lang w:eastAsia="ar-SA"/>
        </w:rPr>
      </w:pPr>
      <w:r w:rsidRPr="00F56D6D">
        <w:rPr>
          <w:rFonts w:ascii="Times New Roman" w:hAnsi="Times New Roman"/>
          <w:b/>
          <w:color w:val="00000A"/>
          <w:position w:val="-2"/>
          <w:lang w:eastAsia="ar-SA"/>
        </w:rPr>
        <w:t>Требования к порядку информирования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lang w:eastAsia="ar-SA"/>
        </w:rPr>
      </w:pPr>
      <w:r w:rsidRPr="00F56D6D">
        <w:rPr>
          <w:rFonts w:ascii="Times New Roman" w:hAnsi="Times New Roman"/>
          <w:b/>
          <w:color w:val="00000A"/>
          <w:position w:val="-2"/>
          <w:lang w:eastAsia="ar-SA"/>
        </w:rPr>
        <w:t>о предоставлении муниципальной услуги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lang w:eastAsia="ar-SA"/>
        </w:rPr>
      </w:pP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color w:val="00000A"/>
          <w:position w:val="-2"/>
          <w:lang w:eastAsia="ar-SA"/>
        </w:rPr>
        <w:t xml:space="preserve">1.3. </w:t>
      </w:r>
      <w:r w:rsidRPr="00F56D6D">
        <w:rPr>
          <w:rFonts w:ascii="Times New Roman" w:hAnsi="Times New Roman"/>
          <w:position w:val="-2"/>
          <w:lang w:eastAsia="ar-SA"/>
        </w:rPr>
        <w:t>Информирование заявителя о предоставлении муниципальной услуги осуществляется: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1.3.1. Лично;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1.3.3. Посредством использования телефонной, почтовой связи, а также официальной электронной почты Администрации (далее - официальная электронная почта);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r w:rsidRPr="00F56D6D">
        <w:rPr>
          <w:rFonts w:ascii="Times New Roman" w:hAnsi="Times New Roman"/>
        </w:rPr>
        <w:t>http://</w:t>
      </w:r>
      <w:r w:rsidRPr="00F56D6D">
        <w:rPr>
          <w:rFonts w:ascii="Times New Roman" w:hAnsi="Times New Roman"/>
          <w:lang w:val="en-US"/>
        </w:rPr>
        <w:t>ns</w:t>
      </w:r>
      <w:r w:rsidRPr="00F56D6D">
        <w:rPr>
          <w:rFonts w:ascii="Times New Roman" w:hAnsi="Times New Roman"/>
        </w:rPr>
        <w:t xml:space="preserve">.nikolsk.pnzreg.ru  </w:t>
      </w:r>
      <w:r w:rsidRPr="00F56D6D">
        <w:rPr>
          <w:rFonts w:ascii="Times New Roman" w:hAnsi="Times New Roman"/>
          <w:position w:val="-2"/>
          <w:lang w:eastAsia="ar-SA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27525D" w:rsidRPr="00F56D6D" w:rsidRDefault="0027525D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27525D" w:rsidRPr="00F56D6D" w:rsidRDefault="0027525D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а) при личном обращении заявителя;</w:t>
      </w:r>
    </w:p>
    <w:p w:rsidR="0027525D" w:rsidRPr="00F56D6D" w:rsidRDefault="0027525D" w:rsidP="006721D9">
      <w:pPr>
        <w:pStyle w:val="BodyText"/>
        <w:spacing w:after="0" w:line="331" w:lineRule="exact"/>
        <w:ind w:firstLine="567"/>
        <w:jc w:val="both"/>
        <w:rPr>
          <w:kern w:val="26"/>
          <w:position w:val="-2"/>
          <w:sz w:val="22"/>
          <w:szCs w:val="22"/>
        </w:rPr>
      </w:pPr>
      <w:r w:rsidRPr="00F56D6D">
        <w:rPr>
          <w:kern w:val="26"/>
          <w:position w:val="-2"/>
          <w:sz w:val="22"/>
          <w:szCs w:val="22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27525D" w:rsidRPr="00F56D6D" w:rsidRDefault="0027525D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в) по телефону;</w:t>
      </w:r>
    </w:p>
    <w:p w:rsidR="0027525D" w:rsidRPr="00F56D6D" w:rsidRDefault="0027525D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27525D" w:rsidRPr="00F56D6D" w:rsidRDefault="0027525D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27525D" w:rsidRPr="00F56D6D" w:rsidRDefault="0027525D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27525D" w:rsidRPr="00F56D6D" w:rsidRDefault="0027525D" w:rsidP="006721D9">
      <w:pPr>
        <w:pStyle w:val="BodyText"/>
        <w:spacing w:after="0"/>
        <w:ind w:firstLine="567"/>
        <w:jc w:val="both"/>
        <w:rPr>
          <w:kern w:val="26"/>
          <w:position w:val="-2"/>
          <w:sz w:val="22"/>
          <w:szCs w:val="22"/>
        </w:rPr>
      </w:pPr>
      <w:r w:rsidRPr="00F56D6D">
        <w:rPr>
          <w:kern w:val="26"/>
          <w:position w:val="-2"/>
          <w:sz w:val="22"/>
          <w:szCs w:val="22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27525D" w:rsidRPr="00F56D6D" w:rsidRDefault="0027525D" w:rsidP="006721D9">
      <w:pPr>
        <w:pStyle w:val="BodyText"/>
        <w:tabs>
          <w:tab w:val="left" w:pos="967"/>
        </w:tabs>
        <w:spacing w:after="0"/>
        <w:ind w:firstLine="567"/>
        <w:jc w:val="both"/>
        <w:rPr>
          <w:kern w:val="26"/>
          <w:position w:val="-2"/>
          <w:sz w:val="22"/>
          <w:szCs w:val="22"/>
        </w:rPr>
      </w:pPr>
      <w:r w:rsidRPr="00F56D6D">
        <w:rPr>
          <w:kern w:val="26"/>
          <w:position w:val="-2"/>
          <w:sz w:val="22"/>
          <w:szCs w:val="22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2) круг заявителей, которым предоставляется муниципальная услуга;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4) срок предоставления муниципальной услуги;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F56D6D">
        <w:rPr>
          <w:rFonts w:ascii="Times New Roman" w:hAnsi="Times New Roman"/>
          <w:color w:val="00000A"/>
          <w:position w:val="-2"/>
          <w:lang w:eastAsia="ar-SA"/>
        </w:rPr>
        <w:t xml:space="preserve"> Пензенской области и нормативными правовыми актами Нижнешкафтинского сельсовета Никольского района Пензенской области;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 xml:space="preserve">9) перечень оснований для </w:t>
      </w:r>
      <w:r w:rsidRPr="00F56D6D">
        <w:rPr>
          <w:rFonts w:ascii="Times New Roman" w:hAnsi="Times New Roman"/>
          <w:color w:val="00000A"/>
          <w:position w:val="-2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F56D6D">
        <w:rPr>
          <w:rFonts w:ascii="Times New Roman" w:hAnsi="Times New Roman"/>
          <w:position w:val="-2"/>
          <w:lang w:eastAsia="ar-SA"/>
        </w:rPr>
        <w:t>приостановления или отказа в предоставлении муниципальной услуги;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</w:t>
      </w:r>
      <w:r w:rsidRPr="00F56D6D">
        <w:rPr>
          <w:rFonts w:ascii="Times New Roman" w:hAnsi="Times New Roman"/>
          <w:position w:val="-2"/>
          <w:lang w:eastAsia="ar-SA"/>
        </w:rPr>
        <w:br/>
        <w:t>(далее - официальный сайт МФЦ), а также электронной почты;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1.8.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1.9. Порядок, форма, место размещения и способы получения справочной информации.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К справочной информации относится следующая информация: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- место нахождения и график работы Администрации, МФЦ;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- справочные телефоны Администрации, МФЦ, в том числе номер</w:t>
      </w:r>
      <w:r w:rsidRPr="00F56D6D">
        <w:rPr>
          <w:rFonts w:ascii="Times New Roman" w:hAnsi="Times New Roman"/>
          <w:position w:val="-2"/>
          <w:lang w:eastAsia="ar-SA"/>
        </w:rPr>
        <w:br/>
        <w:t>телефона-автоинформатора (при наличии);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- адреса официальных сайтов Администрации, МФЦ, адреса их электронной почты.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 на официальном сайте Администрации, МФЦ, на Едином портале, Региональном портале.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27525D" w:rsidRPr="00F56D6D" w:rsidRDefault="0027525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ar-SA"/>
        </w:rPr>
      </w:pPr>
      <w:r w:rsidRPr="00F56D6D">
        <w:rPr>
          <w:rFonts w:ascii="Times New Roman" w:hAnsi="Times New Roman"/>
          <w:position w:val="-2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</w:p>
    <w:p w:rsidR="0027525D" w:rsidRPr="00F56D6D" w:rsidRDefault="0027525D" w:rsidP="00FA720D">
      <w:pPr>
        <w:pStyle w:val="ConsPlusNormal"/>
        <w:ind w:firstLine="567"/>
        <w:jc w:val="center"/>
        <w:outlineLvl w:val="1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>2. Стандарт предоставления муниципальной услуги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EB49AD">
      <w:pPr>
        <w:pStyle w:val="ConsPlusNormal"/>
        <w:ind w:firstLine="567"/>
        <w:jc w:val="center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>Наименование муниципальной услуги</w:t>
      </w:r>
    </w:p>
    <w:p w:rsidR="0027525D" w:rsidRPr="00F56D6D" w:rsidRDefault="0027525D" w:rsidP="00FA720D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Cs w:val="22"/>
        </w:rPr>
      </w:pPr>
    </w:p>
    <w:p w:rsidR="0027525D" w:rsidRPr="00F56D6D" w:rsidRDefault="0027525D" w:rsidP="00FA720D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Cs w:val="22"/>
        </w:rPr>
      </w:pPr>
      <w:r w:rsidRPr="00F56D6D">
        <w:rPr>
          <w:rFonts w:ascii="Times New Roman" w:hAnsi="Times New Roman" w:cs="Times New Roman"/>
          <w:b w:val="0"/>
          <w:position w:val="-2"/>
          <w:szCs w:val="22"/>
        </w:rPr>
        <w:t>2.1.</w:t>
      </w:r>
      <w:r w:rsidRPr="00F56D6D">
        <w:rPr>
          <w:rFonts w:ascii="Times New Roman" w:hAnsi="Times New Roman" w:cs="Times New Roman"/>
          <w:position w:val="-2"/>
          <w:szCs w:val="22"/>
        </w:rPr>
        <w:t xml:space="preserve"> </w:t>
      </w:r>
      <w:r w:rsidRPr="00F56D6D">
        <w:rPr>
          <w:rFonts w:ascii="Times New Roman" w:hAnsi="Times New Roman" w:cs="Times New Roman"/>
          <w:b w:val="0"/>
          <w:position w:val="-2"/>
          <w:szCs w:val="22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Краткое наименование муниципальной услуги не предусмотрено.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EB49AD">
      <w:pPr>
        <w:pStyle w:val="ConsPlusNormal"/>
        <w:ind w:firstLine="567"/>
        <w:jc w:val="center"/>
        <w:rPr>
          <w:rFonts w:ascii="Times New Roman" w:hAnsi="Times New Roman"/>
          <w:position w:val="-2"/>
          <w:shd w:val="clear" w:color="auto" w:fill="FFFFFF"/>
        </w:rPr>
      </w:pPr>
      <w:r w:rsidRPr="00F56D6D">
        <w:rPr>
          <w:rFonts w:ascii="Times New Roman" w:hAnsi="Times New Roman"/>
          <w:b/>
          <w:position w:val="-2"/>
        </w:rPr>
        <w:t>Наименование органа местного самоуправления, предоставляющего муниципальную услугу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  <w:shd w:val="clear" w:color="auto" w:fill="FFFFFF"/>
        </w:rPr>
      </w:pP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i/>
          <w:position w:val="-2"/>
        </w:rPr>
      </w:pPr>
      <w:r w:rsidRPr="00F56D6D">
        <w:rPr>
          <w:rFonts w:ascii="Times New Roman" w:hAnsi="Times New Roman"/>
          <w:position w:val="-2"/>
        </w:rPr>
        <w:t xml:space="preserve">2.2. </w:t>
      </w:r>
      <w:r w:rsidRPr="00F56D6D">
        <w:rPr>
          <w:rFonts w:ascii="Times New Roman" w:hAnsi="Times New Roman"/>
          <w:position w:val="-2"/>
          <w:shd w:val="clear" w:color="auto" w:fill="FFFFFF"/>
        </w:rPr>
        <w:t xml:space="preserve">Предоставление муниципальной услуги осуществляет </w:t>
      </w:r>
      <w:r w:rsidRPr="00F56D6D">
        <w:rPr>
          <w:rFonts w:ascii="Times New Roman" w:hAnsi="Times New Roman"/>
          <w:position w:val="-2"/>
        </w:rPr>
        <w:t>Администрация.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EB49AD">
      <w:pPr>
        <w:pStyle w:val="ConsPlusNormal"/>
        <w:ind w:firstLine="567"/>
        <w:jc w:val="center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>Результат предоставления муниципальной услуги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2.3. Результатом предоставления муниципальной услуги является: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постановление Администрации о постановке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</w:t>
      </w:r>
      <w:r w:rsidRPr="00F56D6D">
        <w:rPr>
          <w:rFonts w:ascii="Times New Roman" w:hAnsi="Times New Roman"/>
          <w:position w:val="-2"/>
        </w:rPr>
        <w:br/>
        <w:t>(далее - постановление Администрации о постановке на учет).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постановление Администрации об отказе в постановке на учет.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EB49AD">
      <w:pPr>
        <w:pStyle w:val="ConsPlusNormal"/>
        <w:ind w:firstLine="567"/>
        <w:jc w:val="center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>Срок предоставления муниципальной услуги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2.4. Срок предоставления муниципальной услуги не должен превышать 30 рабочих дней со дня регистрации заявления с приложением документов, указанных в пункте 2.6 Административного регламента, в Администрации.</w:t>
      </w:r>
    </w:p>
    <w:p w:rsidR="0027525D" w:rsidRPr="00F56D6D" w:rsidRDefault="0027525D" w:rsidP="0090483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DF5D07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lang w:eastAsia="ar-SA"/>
        </w:rPr>
      </w:pPr>
      <w:r w:rsidRPr="00F56D6D">
        <w:rPr>
          <w:rFonts w:ascii="Times New Roman" w:hAnsi="Times New Roman"/>
          <w:b/>
          <w:color w:val="00000A"/>
          <w:position w:val="-2"/>
          <w:lang w:eastAsia="ar-SA"/>
        </w:rPr>
        <w:t>Правовые основания для предоставления муниципальной услуги</w:t>
      </w:r>
    </w:p>
    <w:p w:rsidR="0027525D" w:rsidRPr="00F56D6D" w:rsidRDefault="0027525D" w:rsidP="00DF5D07">
      <w:pPr>
        <w:spacing w:after="0" w:line="240" w:lineRule="auto"/>
        <w:ind w:firstLine="540"/>
        <w:rPr>
          <w:rFonts w:ascii="Times New Roman" w:hAnsi="Times New Roman"/>
          <w:color w:val="00000A"/>
          <w:position w:val="-2"/>
          <w:lang w:eastAsia="ar-SA"/>
        </w:rPr>
      </w:pPr>
    </w:p>
    <w:p w:rsidR="0027525D" w:rsidRPr="00F56D6D" w:rsidRDefault="0027525D" w:rsidP="002105C5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color w:val="00000A"/>
          <w:position w:val="-2"/>
          <w:lang w:eastAsia="ar-SA"/>
        </w:rPr>
        <w:t>2.5. П</w:t>
      </w:r>
      <w:r w:rsidRPr="00F56D6D">
        <w:rPr>
          <w:rFonts w:ascii="Times New Roman" w:hAnsi="Times New Roman"/>
          <w:position w:val="-2"/>
          <w:lang w:eastAsia="ru-RU"/>
        </w:rPr>
        <w:t>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27525D" w:rsidRPr="00F56D6D" w:rsidRDefault="0027525D" w:rsidP="00DF5D07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Администрация обеспечивает размещение и актуализацию перечня 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27525D" w:rsidRPr="00F56D6D" w:rsidRDefault="0027525D" w:rsidP="00DF5D07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DF5D07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color w:val="00000A"/>
          <w:position w:val="-2"/>
          <w:lang w:eastAsia="ar-SA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27525D" w:rsidRPr="00F56D6D" w:rsidRDefault="0027525D" w:rsidP="00DF5D07">
      <w:pPr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DF5D07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</w:rPr>
        <w:t xml:space="preserve">2.6. </w:t>
      </w:r>
      <w:bookmarkStart w:id="1" w:name="Par1"/>
      <w:bookmarkEnd w:id="1"/>
      <w:r w:rsidRPr="00F56D6D">
        <w:rPr>
          <w:rFonts w:ascii="Times New Roman" w:hAnsi="Times New Roman"/>
          <w:position w:val="-2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 xml:space="preserve">Муниципальная услуга предоставляется на основании </w:t>
      </w:r>
      <w:hyperlink w:anchor="P550" w:history="1">
        <w:r w:rsidRPr="00F56D6D">
          <w:rPr>
            <w:rFonts w:ascii="Times New Roman" w:hAnsi="Times New Roman"/>
            <w:position w:val="-2"/>
          </w:rPr>
          <w:t>заявления</w:t>
        </w:r>
      </w:hyperlink>
      <w:r w:rsidRPr="00F56D6D">
        <w:rPr>
          <w:rFonts w:ascii="Times New Roman" w:hAnsi="Times New Roman"/>
          <w:position w:val="-2"/>
        </w:rPr>
        <w:t xml:space="preserve"> о постановке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 (далее - заявление) по форме согласно приложению  к Административному регламенту.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К заявлению прилагаются документы: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1) копии свидетельств о государственной регистрации актов гражданского состояния (рождение, усыновление (удочерение)) на несовершеннолетних членов многодетной семьи, выданных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рождения, усыновления (удочерения) на территории иностранного государства);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2) копии паспортов гражданина Российской Федерации всех совершеннолетних членов многодетной семьи;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3) копии свидетельств об усыновлении (удочерении) несовершеннолетних членов многодетной семьи, выданные органами записи актов гражданского состояния или консульскими учреждениями Российской Федерации (при наличии усыновленных (удочеренных) детей);</w:t>
      </w:r>
    </w:p>
    <w:p w:rsidR="0027525D" w:rsidRPr="00F56D6D" w:rsidRDefault="0027525D" w:rsidP="00DE10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4) копия документа, удостоверяющего личность представителя заявителя, за исключением случаев, когда заявление подписано усиленной квалифицированной электронной подписью, а также доверенность или иные документы, подтверждающие полномочия на подписание заявления;</w:t>
      </w:r>
    </w:p>
    <w:p w:rsidR="0027525D" w:rsidRPr="00F56D6D" w:rsidRDefault="0027525D" w:rsidP="00BD1F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 xml:space="preserve">        5) </w:t>
      </w:r>
      <w:r w:rsidRPr="00F56D6D">
        <w:rPr>
          <w:rFonts w:ascii="Times New Roman" w:hAnsi="Times New Roman"/>
          <w:lang w:eastAsia="ru-RU"/>
        </w:rPr>
        <w:t>копия судебного постановления об установлении места проживания членов многодетной семьи - в случае отсутствия иных документов, подтверждающих место их проживания.</w:t>
      </w:r>
    </w:p>
    <w:p w:rsidR="0027525D" w:rsidRPr="00F56D6D" w:rsidRDefault="0027525D" w:rsidP="00DE10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</w:p>
    <w:p w:rsidR="0027525D" w:rsidRPr="00F56D6D" w:rsidRDefault="0027525D" w:rsidP="000A7E35">
      <w:pPr>
        <w:pStyle w:val="41"/>
        <w:shd w:val="clear" w:color="auto" w:fill="auto"/>
        <w:spacing w:after="0" w:line="240" w:lineRule="auto"/>
        <w:ind w:right="23" w:firstLine="0"/>
        <w:rPr>
          <w:rFonts w:ascii="Times New Roman" w:hAnsi="Times New Roman"/>
          <w:b w:val="0"/>
          <w:position w:val="-2"/>
          <w:sz w:val="22"/>
          <w:szCs w:val="22"/>
        </w:rPr>
      </w:pPr>
      <w:r w:rsidRPr="00F56D6D">
        <w:rPr>
          <w:rStyle w:val="40"/>
          <w:rFonts w:ascii="Times New Roman" w:hAnsi="Times New Roman"/>
          <w:b/>
          <w:color w:val="000000"/>
          <w:position w:val="-2"/>
          <w:sz w:val="22"/>
          <w:szCs w:val="22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</w:p>
    <w:p w:rsidR="0027525D" w:rsidRPr="00F56D6D" w:rsidRDefault="0027525D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2.7. К заявлению заявитель вправе приложить следующие документы:</w:t>
      </w:r>
    </w:p>
    <w:p w:rsidR="0027525D" w:rsidRPr="00F56D6D" w:rsidRDefault="0027525D" w:rsidP="00DF5D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1) выписка из похозяйственной книги или свидетельство о регистрации по месту жительства для лиц, не достигших 14-летнего возраста;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2) справка из органов опеки и попечительства, подтверждающая, что родители не лишены родительских прав;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3) справка из органов опеки и попечительства, подтверждающая, что в отношении усыновленных (удочеренных) детей не отменено усыновление (удочерение);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4) выписка из решения или копия решения органа местного самоуправления муниципального образования Пензенской области о постановке гражданина на учет в качестве нуждающегося в жилых помещениях;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5) копии свидетельств о рождении несовершеннолетних членов многодетной семьи, выданных органами записи актов гражданского состояния или консульскими учреждениями Российской Федерации.</w:t>
      </w:r>
    </w:p>
    <w:p w:rsidR="0027525D" w:rsidRPr="00F56D6D" w:rsidRDefault="0027525D" w:rsidP="00DF5D07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/>
          <w:b w:val="0"/>
          <w:position w:val="-2"/>
          <w:sz w:val="22"/>
          <w:szCs w:val="22"/>
        </w:rPr>
      </w:pPr>
      <w:r w:rsidRPr="00F56D6D">
        <w:rPr>
          <w:rFonts w:ascii="Times New Roman" w:hAnsi="Times New Roman"/>
          <w:b w:val="0"/>
          <w:position w:val="-2"/>
          <w:sz w:val="22"/>
          <w:szCs w:val="22"/>
        </w:rPr>
        <w:t xml:space="preserve">2.8. </w:t>
      </w:r>
      <w:r w:rsidRPr="00F56D6D">
        <w:rPr>
          <w:rStyle w:val="60"/>
          <w:rFonts w:ascii="Times New Roman" w:hAnsi="Times New Roman"/>
          <w:b w:val="0"/>
          <w:color w:val="000000"/>
          <w:position w:val="-2"/>
          <w:sz w:val="22"/>
          <w:szCs w:val="22"/>
        </w:rPr>
        <w:t>Непредставление заявителем документов</w:t>
      </w:r>
      <w:r w:rsidRPr="00F56D6D">
        <w:rPr>
          <w:rStyle w:val="60"/>
          <w:rFonts w:ascii="Times New Roman" w:hAnsi="Times New Roman"/>
          <w:color w:val="000000"/>
          <w:position w:val="-2"/>
          <w:sz w:val="22"/>
          <w:szCs w:val="22"/>
        </w:rPr>
        <w:t xml:space="preserve"> </w:t>
      </w:r>
      <w:r w:rsidRPr="00F56D6D">
        <w:rPr>
          <w:rStyle w:val="60"/>
          <w:rFonts w:ascii="Times New Roman" w:hAnsi="Times New Roman"/>
          <w:b w:val="0"/>
          <w:color w:val="000000"/>
          <w:position w:val="-2"/>
          <w:sz w:val="22"/>
          <w:szCs w:val="22"/>
        </w:rPr>
        <w:t xml:space="preserve">указанных </w:t>
      </w:r>
      <w:r w:rsidRPr="00F56D6D">
        <w:rPr>
          <w:rFonts w:ascii="Times New Roman" w:hAnsi="Times New Roman"/>
          <w:b w:val="0"/>
          <w:position w:val="-2"/>
          <w:sz w:val="22"/>
          <w:szCs w:val="22"/>
        </w:rPr>
        <w:t xml:space="preserve">в пункте 2.7 </w:t>
      </w:r>
      <w:r w:rsidRPr="00F56D6D">
        <w:rPr>
          <w:rFonts w:ascii="Times New Roman" w:hAnsi="Times New Roman"/>
          <w:b w:val="0"/>
          <w:position w:val="-2"/>
          <w:sz w:val="22"/>
          <w:szCs w:val="22"/>
          <w:lang w:eastAsia="ar-SA"/>
        </w:rPr>
        <w:t>Административного</w:t>
      </w:r>
      <w:r w:rsidRPr="00F56D6D">
        <w:rPr>
          <w:rFonts w:ascii="Times New Roman" w:hAnsi="Times New Roman"/>
          <w:b w:val="0"/>
          <w:position w:val="-2"/>
          <w:sz w:val="22"/>
          <w:szCs w:val="22"/>
        </w:rPr>
        <w:t xml:space="preserve"> регламента</w:t>
      </w:r>
      <w:r w:rsidRPr="00F56D6D">
        <w:rPr>
          <w:rStyle w:val="60"/>
          <w:rFonts w:ascii="Times New Roman" w:hAnsi="Times New Roman"/>
          <w:b w:val="0"/>
          <w:color w:val="000000"/>
          <w:position w:val="-2"/>
          <w:sz w:val="22"/>
          <w:szCs w:val="22"/>
        </w:rPr>
        <w:t xml:space="preserve"> не является основанием для отказа заявителю в предоставлении муниципальной услуги.</w:t>
      </w:r>
    </w:p>
    <w:p w:rsidR="0027525D" w:rsidRPr="00F56D6D" w:rsidRDefault="0027525D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Если к заявлению не приложены документы, указанные</w:t>
      </w:r>
      <w:r w:rsidRPr="00F56D6D">
        <w:rPr>
          <w:rFonts w:ascii="Times New Roman" w:hAnsi="Times New Roman"/>
          <w:position w:val="-2"/>
          <w:lang w:eastAsia="ru-RU"/>
        </w:rPr>
        <w:br/>
        <w:t xml:space="preserve">в пункте 2.7 </w:t>
      </w:r>
      <w:r w:rsidRPr="00F56D6D">
        <w:rPr>
          <w:rFonts w:ascii="Times New Roman" w:hAnsi="Times New Roman"/>
          <w:position w:val="-2"/>
          <w:lang w:eastAsia="ar-SA"/>
        </w:rPr>
        <w:t>Административного</w:t>
      </w:r>
      <w:r w:rsidRPr="00F56D6D">
        <w:rPr>
          <w:rFonts w:ascii="Times New Roman" w:hAnsi="Times New Roman"/>
          <w:position w:val="-2"/>
          <w:lang w:eastAsia="ru-RU"/>
        </w:rPr>
        <w:t xml:space="preserve"> регламента, то они запрашиваются Администрацией в порядке межведомственного информационного взаимодействия.</w:t>
      </w:r>
    </w:p>
    <w:p w:rsidR="0027525D" w:rsidRPr="00F56D6D" w:rsidRDefault="0027525D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2.9.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27525D" w:rsidRPr="00F56D6D" w:rsidRDefault="0027525D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2.10. Заявитель может подать заявление и документы, необходимые для предоставления муниципальной услуги, следующими способами:</w:t>
      </w:r>
    </w:p>
    <w:p w:rsidR="0027525D" w:rsidRPr="00F56D6D" w:rsidRDefault="0027525D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1)</w:t>
      </w:r>
      <w:r w:rsidRPr="00F56D6D">
        <w:rPr>
          <w:rFonts w:ascii="Times New Roman" w:hAnsi="Times New Roman"/>
          <w:position w:val="-2"/>
          <w:lang w:eastAsia="ru-RU"/>
        </w:rPr>
        <w:t xml:space="preserve"> лично на бумажном носителе по местонахождению Администрации;</w:t>
      </w:r>
    </w:p>
    <w:p w:rsidR="0027525D" w:rsidRPr="00F56D6D" w:rsidRDefault="0027525D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 xml:space="preserve">2) посредством почтовой связи </w:t>
      </w:r>
      <w:r w:rsidRPr="00F56D6D">
        <w:rPr>
          <w:rFonts w:ascii="Times New Roman" w:hAnsi="Times New Roman"/>
          <w:position w:val="-2"/>
          <w:lang w:eastAsia="ru-RU"/>
        </w:rPr>
        <w:t xml:space="preserve">по местонахождению </w:t>
      </w:r>
      <w:r w:rsidRPr="00F56D6D">
        <w:rPr>
          <w:rFonts w:ascii="Times New Roman" w:hAnsi="Times New Roman"/>
          <w:position w:val="-2"/>
        </w:rPr>
        <w:t>Администрации;</w:t>
      </w:r>
    </w:p>
    <w:p w:rsidR="0027525D" w:rsidRPr="00F56D6D" w:rsidRDefault="0027525D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 xml:space="preserve">3) </w:t>
      </w:r>
      <w:r w:rsidRPr="00F56D6D">
        <w:rPr>
          <w:rFonts w:ascii="Times New Roman" w:hAnsi="Times New Roman"/>
          <w:position w:val="-2"/>
          <w:lang w:eastAsia="ru-RU"/>
        </w:rPr>
        <w:t>в форме электронного документа, подписанного усиленной квалифицированной электронной подписью (далее - квалифицированная электронная подпись)</w:t>
      </w:r>
      <w:r w:rsidRPr="00F56D6D">
        <w:rPr>
          <w:rFonts w:ascii="Times New Roman" w:hAnsi="Times New Roman"/>
          <w:position w:val="-2"/>
        </w:rPr>
        <w:t xml:space="preserve"> посредством Единого портала, Регионального портала официального сайта Администрации и</w:t>
      </w:r>
      <w:r w:rsidRPr="00F56D6D">
        <w:rPr>
          <w:rFonts w:ascii="Times New Roman" w:hAnsi="Times New Roman"/>
          <w:position w:val="-2"/>
          <w:lang w:eastAsia="ru-RU"/>
        </w:rPr>
        <w:t xml:space="preserve"> официальной</w:t>
      </w:r>
      <w:r w:rsidRPr="00F56D6D">
        <w:rPr>
          <w:rFonts w:ascii="Times New Roman" w:hAnsi="Times New Roman"/>
          <w:position w:val="-2"/>
        </w:rPr>
        <w:t xml:space="preserve"> электронной почты Администрации;</w:t>
      </w:r>
    </w:p>
    <w:p w:rsidR="0027525D" w:rsidRPr="00F56D6D" w:rsidRDefault="0027525D" w:rsidP="00DF5D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</w:rPr>
        <w:t xml:space="preserve">4) </w:t>
      </w:r>
      <w:r w:rsidRPr="00F56D6D">
        <w:rPr>
          <w:rFonts w:ascii="Times New Roman" w:hAnsi="Times New Roman"/>
          <w:position w:val="-2"/>
          <w:lang w:eastAsia="ru-RU"/>
        </w:rPr>
        <w:t>лично на бумажном носителе через МФЦ, с которым у Администрации заключено соглашение о взаимодействии.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bookmarkStart w:id="2" w:name="P181"/>
      <w:bookmarkStart w:id="3" w:name="P182"/>
      <w:bookmarkStart w:id="4" w:name="P194"/>
      <w:bookmarkEnd w:id="2"/>
      <w:bookmarkEnd w:id="3"/>
      <w:bookmarkEnd w:id="4"/>
    </w:p>
    <w:p w:rsidR="0027525D" w:rsidRPr="00F56D6D" w:rsidRDefault="0027525D" w:rsidP="00374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position w:val="-2"/>
          <w:lang w:eastAsia="ru-RU"/>
        </w:rPr>
      </w:pPr>
      <w:r w:rsidRPr="00F56D6D">
        <w:rPr>
          <w:rFonts w:ascii="Times New Roman" w:hAnsi="Times New Roman"/>
          <w:b/>
          <w:color w:val="00000A"/>
          <w:position w:val="-2"/>
          <w:lang w:eastAsia="ar-SA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37450F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 xml:space="preserve">2.11. </w:t>
      </w:r>
      <w:bookmarkStart w:id="5" w:name="P195"/>
      <w:bookmarkStart w:id="6" w:name="P196"/>
      <w:bookmarkStart w:id="7" w:name="P199"/>
      <w:bookmarkEnd w:id="5"/>
      <w:bookmarkEnd w:id="6"/>
      <w:bookmarkEnd w:id="7"/>
      <w:r w:rsidRPr="00F56D6D">
        <w:rPr>
          <w:rFonts w:ascii="Times New Roman" w:hAnsi="Times New Roman"/>
          <w:position w:val="-2"/>
        </w:rPr>
        <w:t xml:space="preserve">Основанием для отказа в приеме документов является выявление в результате проверки квалифицированной электронной подписи заявителя несоблюдения установленных </w:t>
      </w:r>
      <w:hyperlink r:id="rId8" w:history="1">
        <w:r w:rsidRPr="00F56D6D">
          <w:rPr>
            <w:rFonts w:ascii="Times New Roman" w:hAnsi="Times New Roman"/>
            <w:position w:val="-2"/>
          </w:rPr>
          <w:t>статьей 11</w:t>
        </w:r>
      </w:hyperlink>
      <w:r w:rsidRPr="00F56D6D">
        <w:rPr>
          <w:rFonts w:ascii="Times New Roman" w:hAnsi="Times New Roman"/>
          <w:position w:val="-2"/>
        </w:rPr>
        <w:t xml:space="preserve"> Федерального закона от 06.04.2011</w:t>
      </w:r>
      <w:r w:rsidRPr="00F56D6D">
        <w:rPr>
          <w:rFonts w:ascii="Times New Roman" w:hAnsi="Times New Roman"/>
          <w:position w:val="-2"/>
        </w:rPr>
        <w:br/>
        <w:t>№ 63-ФЗ «Об электронной подписи» (далее - Федеральный закон № 63-ФЗ) условий признания ее действительности в случае подачи заявления в электронной форме.</w:t>
      </w:r>
    </w:p>
    <w:p w:rsidR="0027525D" w:rsidRPr="00F56D6D" w:rsidRDefault="0027525D" w:rsidP="0037450F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37450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position w:val="-2"/>
          <w:lang w:eastAsia="ru-RU"/>
        </w:rPr>
      </w:pPr>
      <w:r w:rsidRPr="00F56D6D">
        <w:rPr>
          <w:rFonts w:ascii="Times New Roman" w:hAnsi="Times New Roman"/>
          <w:b/>
          <w:position w:val="-2"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  <w:lang w:eastAsia="ru-RU"/>
        </w:rPr>
        <w:t>2.12. Основания для приостановления предоставления муниципальной услуги отсутствуют.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2.13. Основаниями для отказа Администрации в постановке граждан на учет являются: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1) ранее принятое Администрацией решение о предоставлении земельного участка многодетной семье в собственность бесплатно для индивидуального жилищного строительства при повторном обращении этой многодетной семьи</w:t>
      </w:r>
      <w:r w:rsidRPr="00F56D6D">
        <w:rPr>
          <w:rFonts w:ascii="Times New Roman" w:hAnsi="Times New Roman"/>
          <w:position w:val="-2"/>
          <w:lang w:eastAsia="ru-RU"/>
        </w:rPr>
        <w:br/>
        <w:t xml:space="preserve">с заявлением в случаях, определенных </w:t>
      </w:r>
      <w:hyperlink r:id="rId9" w:history="1">
        <w:r w:rsidRPr="00F56D6D">
          <w:rPr>
            <w:rFonts w:ascii="Times New Roman" w:hAnsi="Times New Roman"/>
            <w:position w:val="-2"/>
            <w:lang w:eastAsia="ru-RU"/>
          </w:rPr>
          <w:t>статьей 4</w:t>
        </w:r>
      </w:hyperlink>
      <w:r w:rsidRPr="00F56D6D">
        <w:rPr>
          <w:rFonts w:ascii="Times New Roman" w:hAnsi="Times New Roman"/>
          <w:position w:val="-2"/>
          <w:lang w:eastAsia="ru-RU"/>
        </w:rPr>
        <w:t xml:space="preserve"> </w:t>
      </w:r>
      <w:r w:rsidRPr="00F56D6D">
        <w:rPr>
          <w:rFonts w:ascii="Times New Roman" w:hAnsi="Times New Roman"/>
          <w:position w:val="-2"/>
        </w:rPr>
        <w:t>Закона Пензенской области</w:t>
      </w:r>
      <w:r w:rsidRPr="00F56D6D">
        <w:rPr>
          <w:rFonts w:ascii="Times New Roman" w:hAnsi="Times New Roman"/>
          <w:position w:val="-2"/>
        </w:rPr>
        <w:br/>
        <w:t>№ 2693-ЗПО;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 xml:space="preserve">2) ранее принятое Администрацией решение о предоставлении земельного участка многодетной семье в собственность бесплатно для индивидуального жилищного строительства по основанию, определенному в </w:t>
      </w:r>
      <w:hyperlink r:id="rId10" w:history="1">
        <w:r w:rsidRPr="00F56D6D">
          <w:rPr>
            <w:rFonts w:ascii="Times New Roman" w:hAnsi="Times New Roman"/>
            <w:position w:val="-2"/>
            <w:lang w:eastAsia="ru-RU"/>
          </w:rPr>
          <w:t>статье 5</w:t>
        </w:r>
      </w:hyperlink>
      <w:r w:rsidRPr="00F56D6D">
        <w:rPr>
          <w:rFonts w:ascii="Times New Roman" w:hAnsi="Times New Roman"/>
          <w:position w:val="-2"/>
          <w:lang w:eastAsia="ru-RU"/>
        </w:rPr>
        <w:t xml:space="preserve"> </w:t>
      </w:r>
      <w:r w:rsidRPr="00F56D6D">
        <w:rPr>
          <w:rFonts w:ascii="Times New Roman" w:hAnsi="Times New Roman"/>
          <w:position w:val="-2"/>
        </w:rPr>
        <w:t>Закона Пензенской области № 2693-ЗПО</w:t>
      </w:r>
      <w:r w:rsidRPr="00F56D6D">
        <w:rPr>
          <w:rFonts w:ascii="Times New Roman" w:hAnsi="Times New Roman"/>
          <w:position w:val="-2"/>
          <w:lang w:eastAsia="ru-RU"/>
        </w:rPr>
        <w:t>;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3) представление не в полном объеме документов, указанных</w:t>
      </w:r>
      <w:r w:rsidRPr="00F56D6D">
        <w:rPr>
          <w:rFonts w:ascii="Times New Roman" w:hAnsi="Times New Roman"/>
          <w:position w:val="-2"/>
          <w:lang w:eastAsia="ru-RU"/>
        </w:rPr>
        <w:br/>
        <w:t xml:space="preserve">в пункте 2.6. </w:t>
      </w:r>
      <w:r w:rsidRPr="00F56D6D">
        <w:rPr>
          <w:rFonts w:ascii="Times New Roman" w:hAnsi="Times New Roman"/>
          <w:position w:val="-2"/>
        </w:rPr>
        <w:t>Административного регламента</w:t>
      </w:r>
      <w:r w:rsidRPr="00F56D6D">
        <w:rPr>
          <w:rFonts w:ascii="Times New Roman" w:hAnsi="Times New Roman"/>
          <w:position w:val="-2"/>
          <w:lang w:eastAsia="ru-RU"/>
        </w:rPr>
        <w:t>;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 xml:space="preserve">4) несоответствие многодетной семьи требованиям и условиям, указанным в </w:t>
      </w:r>
      <w:hyperlink r:id="rId11" w:history="1">
        <w:r w:rsidRPr="00F56D6D">
          <w:rPr>
            <w:rFonts w:ascii="Times New Roman" w:hAnsi="Times New Roman"/>
            <w:position w:val="-2"/>
            <w:lang w:eastAsia="ru-RU"/>
          </w:rPr>
          <w:t>статье 4</w:t>
        </w:r>
      </w:hyperlink>
      <w:r w:rsidRPr="00F56D6D">
        <w:rPr>
          <w:rFonts w:ascii="Times New Roman" w:hAnsi="Times New Roman"/>
          <w:position w:val="-2"/>
          <w:lang w:eastAsia="ru-RU"/>
        </w:rPr>
        <w:t xml:space="preserve"> Закона Пензенской области </w:t>
      </w:r>
      <w:r w:rsidRPr="00F56D6D">
        <w:rPr>
          <w:rFonts w:ascii="Times New Roman" w:hAnsi="Times New Roman"/>
          <w:position w:val="-2"/>
        </w:rPr>
        <w:t>№ 2693-ЗПО</w:t>
      </w:r>
      <w:r w:rsidRPr="00F56D6D">
        <w:rPr>
          <w:rFonts w:ascii="Times New Roman" w:hAnsi="Times New Roman"/>
        </w:rPr>
        <w:t>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E78BD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position w:val="-2"/>
          <w:lang w:eastAsia="ar-SA"/>
        </w:rPr>
      </w:pPr>
      <w:r w:rsidRPr="00F56D6D">
        <w:rPr>
          <w:rFonts w:ascii="Times New Roman" w:hAnsi="Times New Roman"/>
          <w:b/>
          <w:bCs/>
          <w:color w:val="00000A"/>
          <w:position w:val="-2"/>
          <w:lang w:eastAsia="ar-SA"/>
        </w:rPr>
        <w:t>Перечень услуг, которые являются необходимыми и обязательными для предоставления муниципальной услуги</w:t>
      </w:r>
    </w:p>
    <w:p w:rsidR="0027525D" w:rsidRPr="00F56D6D" w:rsidRDefault="0027525D" w:rsidP="005E78B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</w:p>
    <w:p w:rsidR="0027525D" w:rsidRPr="00F56D6D" w:rsidRDefault="0027525D" w:rsidP="005E78B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2.14.</w:t>
      </w:r>
      <w:r w:rsidRPr="00F56D6D">
        <w:rPr>
          <w:rFonts w:ascii="Times New Roman" w:hAnsi="Times New Roman"/>
          <w:b/>
          <w:position w:val="-2"/>
          <w:lang w:eastAsia="ru-RU"/>
        </w:rPr>
        <w:t xml:space="preserve"> </w:t>
      </w:r>
      <w:r w:rsidRPr="00F56D6D">
        <w:rPr>
          <w:rFonts w:ascii="Times New Roman" w:hAnsi="Times New Roman"/>
          <w:color w:val="00000A"/>
          <w:position w:val="-2"/>
          <w:lang w:eastAsia="ar-SA"/>
        </w:rPr>
        <w:t>Для предоставления муниципальной услуги не требуется предоставления иных муниципальных услуг.</w:t>
      </w:r>
    </w:p>
    <w:p w:rsidR="0027525D" w:rsidRPr="00F56D6D" w:rsidRDefault="0027525D" w:rsidP="005E78BD">
      <w:pPr>
        <w:pStyle w:val="ConsPlusNormal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E78BD">
      <w:pPr>
        <w:pStyle w:val="ConsPlusNormal"/>
        <w:jc w:val="center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bCs/>
          <w:position w:val="-2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27525D" w:rsidRPr="00F56D6D" w:rsidRDefault="0027525D" w:rsidP="005E78BD">
      <w:pPr>
        <w:pStyle w:val="ConsPlusNormal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E78B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2.15. Муниципальная услуга предоставляется бесплатно.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E78BD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lang w:eastAsia="ar-SA"/>
        </w:rPr>
      </w:pPr>
      <w:r w:rsidRPr="00F56D6D">
        <w:rPr>
          <w:rFonts w:ascii="Times New Roman" w:hAnsi="Times New Roman"/>
          <w:b/>
          <w:color w:val="00000A"/>
          <w:position w:val="-2"/>
          <w:lang w:eastAsia="ar-SA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27525D" w:rsidRPr="00F56D6D" w:rsidRDefault="0027525D" w:rsidP="005E78B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E78B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lang w:eastAsia="ar-SA"/>
        </w:rPr>
      </w:pPr>
      <w:r w:rsidRPr="00F56D6D">
        <w:rPr>
          <w:rFonts w:ascii="Times New Roman" w:hAnsi="Times New Roman"/>
          <w:position w:val="-2"/>
        </w:rPr>
        <w:t xml:space="preserve">2.16. </w:t>
      </w:r>
      <w:r w:rsidRPr="00F56D6D">
        <w:rPr>
          <w:rFonts w:ascii="Times New Roman" w:hAnsi="Times New Roman"/>
          <w:color w:val="00000A"/>
          <w:position w:val="-2"/>
          <w:lang w:eastAsia="ar-SA"/>
        </w:rPr>
        <w:t>При подаче заявления о предоставлении муниципальной услуги и при получении результата предоставления муниципальной услуги, максимальный срок ожидания</w:t>
      </w:r>
      <w:r w:rsidRPr="00F56D6D">
        <w:rPr>
          <w:rFonts w:ascii="Times New Roman" w:hAnsi="Times New Roman"/>
          <w:b/>
          <w:color w:val="00000A"/>
          <w:position w:val="-2"/>
          <w:lang w:eastAsia="ar-SA"/>
        </w:rPr>
        <w:t xml:space="preserve"> </w:t>
      </w:r>
      <w:r w:rsidRPr="00F56D6D">
        <w:rPr>
          <w:rFonts w:ascii="Times New Roman" w:hAnsi="Times New Roman"/>
          <w:color w:val="00000A"/>
          <w:position w:val="-2"/>
          <w:lang w:eastAsia="ar-SA"/>
        </w:rPr>
        <w:t>в очереди не должен превышать 15 минут.</w:t>
      </w: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E78BD">
      <w:pPr>
        <w:pStyle w:val="ConsPlusNormal"/>
        <w:ind w:firstLine="540"/>
        <w:jc w:val="center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>Срок регистрации заявления о предоставлении муниципальной услуги</w:t>
      </w: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2.17. Прием и регистрация заявления, в том числе в электронной форме, и приложенных к нему документов осуществляется в день их поступления в  Администрацию.</w:t>
      </w:r>
    </w:p>
    <w:p w:rsidR="0027525D" w:rsidRPr="00F56D6D" w:rsidRDefault="0027525D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Регистрация заявления, направленного в форме электронного документа с использованием официального сайта Администрации, Единого портала и Регионального портала, осуществляется в автоматическом режиме.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EB49A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lang w:eastAsia="ru-RU"/>
        </w:rPr>
      </w:pPr>
      <w:r w:rsidRPr="00F56D6D">
        <w:rPr>
          <w:rFonts w:ascii="Times New Roman" w:hAnsi="Times New Roman"/>
          <w:b/>
          <w:position w:val="-2"/>
          <w:lang w:eastAsia="ru-RU"/>
        </w:rPr>
        <w:t>Требования к помещениям, в которых предоставляются муниципальные услуги,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27525D" w:rsidRPr="00F56D6D" w:rsidRDefault="0027525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</w:p>
    <w:p w:rsidR="0027525D" w:rsidRPr="00F56D6D" w:rsidRDefault="0027525D" w:rsidP="00EB49AD">
      <w:pPr>
        <w:pStyle w:val="BodyText"/>
        <w:spacing w:after="0"/>
        <w:ind w:left="60" w:right="40" w:firstLine="507"/>
        <w:jc w:val="both"/>
        <w:rPr>
          <w:position w:val="-2"/>
          <w:sz w:val="22"/>
          <w:szCs w:val="22"/>
        </w:rPr>
      </w:pPr>
      <w:r w:rsidRPr="00F56D6D">
        <w:rPr>
          <w:position w:val="-2"/>
          <w:sz w:val="22"/>
          <w:szCs w:val="22"/>
        </w:rPr>
        <w:t xml:space="preserve">2.18. </w:t>
      </w:r>
      <w:r w:rsidRPr="00F56D6D">
        <w:rPr>
          <w:color w:val="000000"/>
          <w:position w:val="-2"/>
          <w:sz w:val="22"/>
          <w:szCs w:val="22"/>
        </w:rPr>
        <w:t>Предоставление муниципальной услуги осуществляется в специально выделенных для этой цели помещениях.</w:t>
      </w:r>
    </w:p>
    <w:p w:rsidR="0027525D" w:rsidRPr="00F56D6D" w:rsidRDefault="0027525D" w:rsidP="00EB49AD">
      <w:pPr>
        <w:pStyle w:val="BodyText"/>
        <w:spacing w:after="0"/>
        <w:ind w:left="60" w:right="40" w:firstLine="50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27525D" w:rsidRPr="00F56D6D" w:rsidRDefault="0027525D" w:rsidP="00EB49AD">
      <w:pPr>
        <w:pStyle w:val="BodyText"/>
        <w:spacing w:after="0"/>
        <w:ind w:left="60" w:right="40" w:firstLine="50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Помещения, в которых осуществляется предоставление муниципальной услуги, оборудуются:</w:t>
      </w:r>
    </w:p>
    <w:p w:rsidR="0027525D" w:rsidRPr="00F56D6D" w:rsidRDefault="0027525D" w:rsidP="00EB49AD">
      <w:pPr>
        <w:pStyle w:val="BodyText"/>
        <w:tabs>
          <w:tab w:val="left" w:pos="1080"/>
        </w:tabs>
        <w:spacing w:after="0"/>
        <w:ind w:left="60" w:right="40" w:firstLine="50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- информационными стендами, содержащими визуальную и текстовую информацию;</w:t>
      </w:r>
    </w:p>
    <w:p w:rsidR="0027525D" w:rsidRPr="00F56D6D" w:rsidRDefault="0027525D" w:rsidP="00EB49AD">
      <w:pPr>
        <w:pStyle w:val="BodyText"/>
        <w:tabs>
          <w:tab w:val="left" w:pos="1080"/>
        </w:tabs>
        <w:spacing w:after="0"/>
        <w:ind w:left="60" w:firstLine="50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- стульями и столами для возможности оформления документов.</w:t>
      </w:r>
    </w:p>
    <w:p w:rsidR="0027525D" w:rsidRPr="00F56D6D" w:rsidRDefault="0027525D" w:rsidP="00EB49AD">
      <w:pPr>
        <w:pStyle w:val="BodyText"/>
        <w:spacing w:after="0"/>
        <w:ind w:left="60" w:right="40" w:firstLine="50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27525D" w:rsidRPr="00F56D6D" w:rsidRDefault="0027525D" w:rsidP="00EB49AD">
      <w:pPr>
        <w:pStyle w:val="BodyText"/>
        <w:spacing w:after="0"/>
        <w:ind w:left="60" w:right="40" w:firstLine="507"/>
        <w:jc w:val="both"/>
        <w:rPr>
          <w:color w:val="000000"/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27525D" w:rsidRPr="00F56D6D" w:rsidRDefault="0027525D" w:rsidP="00EB49AD">
      <w:pPr>
        <w:pStyle w:val="BodyText"/>
        <w:spacing w:after="0"/>
        <w:ind w:left="60" w:right="40" w:firstLine="50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27525D" w:rsidRPr="00F56D6D" w:rsidRDefault="0027525D" w:rsidP="00EB49AD">
      <w:pPr>
        <w:pStyle w:val="BodyText"/>
        <w:spacing w:after="0"/>
        <w:ind w:left="60" w:right="40" w:firstLine="50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27525D" w:rsidRPr="00F56D6D" w:rsidRDefault="0027525D" w:rsidP="00EB49AD">
      <w:pPr>
        <w:pStyle w:val="ConsPlusNormal"/>
        <w:tabs>
          <w:tab w:val="center" w:pos="0"/>
        </w:tabs>
        <w:ind w:left="60" w:firstLine="507"/>
        <w:jc w:val="both"/>
        <w:outlineLvl w:val="2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color w:val="000000"/>
          <w:position w:val="-2"/>
        </w:rPr>
        <w:t>Кабинеты приема заявителей должны иметь информационные таблички (вывески) с указанием:</w:t>
      </w:r>
    </w:p>
    <w:p w:rsidR="0027525D" w:rsidRPr="00F56D6D" w:rsidRDefault="0027525D" w:rsidP="00EB49AD">
      <w:pPr>
        <w:pStyle w:val="BodyText"/>
        <w:tabs>
          <w:tab w:val="left" w:pos="1080"/>
        </w:tabs>
        <w:suppressAutoHyphens w:val="0"/>
        <w:spacing w:after="0"/>
        <w:ind w:firstLine="567"/>
        <w:jc w:val="both"/>
        <w:rPr>
          <w:kern w:val="26"/>
          <w:position w:val="-2"/>
          <w:sz w:val="22"/>
          <w:szCs w:val="22"/>
        </w:rPr>
      </w:pPr>
      <w:r w:rsidRPr="00F56D6D">
        <w:rPr>
          <w:color w:val="000000"/>
          <w:kern w:val="26"/>
          <w:position w:val="-2"/>
          <w:sz w:val="22"/>
          <w:szCs w:val="22"/>
        </w:rPr>
        <w:t>- номера кабинета;</w:t>
      </w:r>
    </w:p>
    <w:p w:rsidR="0027525D" w:rsidRPr="00F56D6D" w:rsidRDefault="0027525D" w:rsidP="00EB49AD">
      <w:pPr>
        <w:pStyle w:val="BodyText"/>
        <w:tabs>
          <w:tab w:val="left" w:pos="1080"/>
        </w:tabs>
        <w:suppressAutoHyphens w:val="0"/>
        <w:spacing w:after="0"/>
        <w:ind w:firstLine="567"/>
        <w:jc w:val="both"/>
        <w:rPr>
          <w:position w:val="-2"/>
          <w:sz w:val="22"/>
          <w:szCs w:val="22"/>
        </w:rPr>
      </w:pPr>
      <w:r w:rsidRPr="00F56D6D">
        <w:rPr>
          <w:color w:val="000000"/>
          <w:kern w:val="26"/>
          <w:position w:val="-2"/>
          <w:sz w:val="22"/>
          <w:szCs w:val="22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</w:t>
      </w:r>
      <w:r w:rsidRPr="00F56D6D">
        <w:rPr>
          <w:color w:val="000000"/>
          <w:position w:val="-2"/>
          <w:sz w:val="22"/>
          <w:szCs w:val="22"/>
        </w:rPr>
        <w:t xml:space="preserve"> услуги (далее - ответственные исполнители).</w:t>
      </w:r>
    </w:p>
    <w:p w:rsidR="0027525D" w:rsidRPr="00F56D6D" w:rsidRDefault="0027525D" w:rsidP="00EB49AD">
      <w:pPr>
        <w:pStyle w:val="BodyText"/>
        <w:spacing w:after="0"/>
        <w:ind w:left="60" w:firstLine="50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27525D" w:rsidRPr="00F56D6D" w:rsidRDefault="0027525D" w:rsidP="00EB49AD">
      <w:pPr>
        <w:pStyle w:val="BodyText"/>
        <w:spacing w:after="0"/>
        <w:ind w:left="60" w:firstLine="50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При организации рабочих мест следует предусмотреть возможность беспрепятственного входа (выхода) специалистов и посетителей из помещения.</w:t>
      </w:r>
    </w:p>
    <w:p w:rsidR="0027525D" w:rsidRPr="00F56D6D" w:rsidRDefault="0027525D" w:rsidP="00EB49AD">
      <w:pPr>
        <w:pStyle w:val="BodyText"/>
        <w:spacing w:after="0"/>
        <w:ind w:left="60" w:firstLine="50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27525D" w:rsidRPr="00F56D6D" w:rsidRDefault="0027525D" w:rsidP="00EB49AD">
      <w:pPr>
        <w:pStyle w:val="BodyText"/>
        <w:spacing w:after="0"/>
        <w:ind w:left="60" w:firstLine="50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27525D" w:rsidRPr="00F56D6D" w:rsidRDefault="0027525D" w:rsidP="00EB49AD">
      <w:pPr>
        <w:autoSpaceDE w:val="0"/>
        <w:autoSpaceDN w:val="0"/>
        <w:adjustRightInd w:val="0"/>
        <w:spacing w:after="0" w:line="240" w:lineRule="auto"/>
        <w:ind w:left="60" w:firstLine="50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</w:t>
      </w:r>
    </w:p>
    <w:p w:rsidR="0027525D" w:rsidRPr="00F56D6D" w:rsidRDefault="0027525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color w:val="000000"/>
          <w:position w:val="-2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27525D" w:rsidRPr="00F56D6D" w:rsidRDefault="0027525D" w:rsidP="00EB49AD">
      <w:pPr>
        <w:pStyle w:val="BodyText"/>
        <w:spacing w:after="0"/>
        <w:ind w:left="60" w:firstLine="50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27525D" w:rsidRPr="00F56D6D" w:rsidRDefault="0027525D" w:rsidP="00EB49AD">
      <w:pPr>
        <w:pStyle w:val="BodyText"/>
        <w:spacing w:after="0"/>
        <w:ind w:left="60" w:firstLine="50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27525D" w:rsidRPr="00F56D6D" w:rsidRDefault="0027525D" w:rsidP="00EB49AD">
      <w:pPr>
        <w:pStyle w:val="BodyText"/>
        <w:spacing w:after="0"/>
        <w:ind w:left="60" w:firstLine="507"/>
        <w:jc w:val="both"/>
        <w:rPr>
          <w:color w:val="000000"/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27525D" w:rsidRPr="00F56D6D" w:rsidRDefault="0027525D" w:rsidP="00EB49AD">
      <w:pPr>
        <w:pStyle w:val="BodyText"/>
        <w:spacing w:after="0"/>
        <w:ind w:left="60" w:firstLine="50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27525D" w:rsidRPr="00F56D6D" w:rsidRDefault="0027525D" w:rsidP="00EB49AD">
      <w:pPr>
        <w:pStyle w:val="BodyText"/>
        <w:spacing w:after="0"/>
        <w:ind w:left="60" w:firstLine="50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Специалисты Администрации и МФЦ обеспечиваются личными нагрудными карточками (бейджами) с указанием фамилии, имени, отчества, при его наличии и должности.</w:t>
      </w:r>
    </w:p>
    <w:p w:rsidR="0027525D" w:rsidRPr="00F56D6D" w:rsidRDefault="0027525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2.19. Администрация и МФЦ обеспечивают инвалидам, включая инвалидов, использующих кресла-коляски и собак-проводников:</w:t>
      </w:r>
    </w:p>
    <w:p w:rsidR="0027525D" w:rsidRPr="00F56D6D" w:rsidRDefault="0027525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1) условия для беспрепятственного доступа в здание Администрации и МФЦ, в котором предоставляется муниципальная услуга,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 вход и выход из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 с автономными источниками бесперебойного питания;</w:t>
      </w:r>
    </w:p>
    <w:p w:rsidR="0027525D" w:rsidRPr="00F56D6D" w:rsidRDefault="0027525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2) возможность самостоятельного или с помощью специалистов Администрации и МФЦ, предоставляющих муниципальную услугу, передвижения по территории, на которой расположено здание Администрации и МФЦ, входа в здание и выхода из него;</w:t>
      </w:r>
    </w:p>
    <w:p w:rsidR="0027525D" w:rsidRPr="00F56D6D" w:rsidRDefault="0027525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3) возможность посадки в транспортное средство и высадки из него перед входом в здания, в которых расположены Администрации и МФЦ, в том числе с использованием кресла-коляски и при необходимости с помощью специалистов Администрации и МФЦ, предоставляющих муниципальную услугу;</w:t>
      </w:r>
    </w:p>
    <w:p w:rsidR="0027525D" w:rsidRPr="00F56D6D" w:rsidRDefault="0027525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4)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27525D" w:rsidRPr="00F56D6D" w:rsidRDefault="0027525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5) допуск на объекты собаки-проводника при наличии документа, подтверждающего ее специальное обучение;</w:t>
      </w:r>
    </w:p>
    <w:p w:rsidR="0027525D" w:rsidRPr="00F56D6D" w:rsidRDefault="0027525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6) оказание специалистами Администрации и МФЦ, предоставляющими муниципальную услугу, помощи инвалидам в преодолении барьеров, мешающих получению ими услуг наравне с другими лицами;</w:t>
      </w:r>
    </w:p>
    <w:p w:rsidR="0027525D" w:rsidRPr="00F56D6D" w:rsidRDefault="0027525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7) дублирование необходимой для инвалидов звуковой и зрительной информации, а также надписей, знаков и иной текстовой и графической информации, знаками, выполненными рельефно-точечным шрифтом Брайля, допуск сурдопереводчика и тифлосурдопереводчика;</w:t>
      </w:r>
    </w:p>
    <w:p w:rsidR="0027525D" w:rsidRPr="00F56D6D" w:rsidRDefault="0027525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8)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E78BD">
      <w:pPr>
        <w:pStyle w:val="ConsPlusNormal"/>
        <w:ind w:firstLine="540"/>
        <w:jc w:val="center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>Показатели доступности и качества предоставления муниципальной услуги</w:t>
      </w: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2.20. Показателями доступности предоставления муниципальной услуги являются:</w:t>
      </w: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транспортная доступность к месту предоставления муниципальной услуги;</w:t>
      </w: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размещение информации о порядке предоставления муниципальной услуги на официальном сайте в информационно-телекоммуникационной сети «Интернет», на Едином портале, Региональном портале;</w:t>
      </w: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размещение информации о порядке предоставления муниципальной услуги на информационных стендах;</w:t>
      </w: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предоставление возможности подачи заявления о предоставлении муниципальной услуги (заявления) в электронной форме;</w:t>
      </w: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размещение информации о порядке предоставления муниципальной услуги в средствах массовой информации.</w:t>
      </w: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возможность подачи заявления посредством МФЦ.</w:t>
      </w: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2.21. Показателем качества предоставления муниципальной услуги является отсутствие:</w:t>
      </w: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очередей при приеме и выдаче документов заявителям (их представителям);</w:t>
      </w: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нарушений сроков предоставления муниципальной услуги;</w:t>
      </w: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жалоб на действия (бездействие) муниципальных служащих, предоставляющих муниципальную услугу;</w:t>
      </w:r>
    </w:p>
    <w:p w:rsidR="0027525D" w:rsidRPr="00F56D6D" w:rsidRDefault="0027525D" w:rsidP="005E78BD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жалоб на некорректное, невнимательное отношение муниципальных служащих, оказывающих муниципальную услугу, к заявителям (их представителям).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E78BD">
      <w:pPr>
        <w:pStyle w:val="BodyText"/>
        <w:spacing w:after="0"/>
        <w:jc w:val="center"/>
        <w:rPr>
          <w:b/>
          <w:position w:val="-2"/>
          <w:sz w:val="22"/>
          <w:szCs w:val="22"/>
        </w:rPr>
      </w:pPr>
      <w:r w:rsidRPr="00F56D6D">
        <w:rPr>
          <w:b/>
          <w:color w:val="00000A"/>
          <w:position w:val="-2"/>
          <w:sz w:val="22"/>
          <w:szCs w:val="22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27525D" w:rsidRPr="00F56D6D" w:rsidRDefault="0027525D" w:rsidP="005E78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</w:p>
    <w:p w:rsidR="0027525D" w:rsidRPr="00F56D6D" w:rsidRDefault="0027525D" w:rsidP="005E78BD">
      <w:pPr>
        <w:pStyle w:val="BodyText"/>
        <w:spacing w:after="0"/>
        <w:ind w:firstLine="567"/>
        <w:jc w:val="both"/>
        <w:rPr>
          <w:kern w:val="26"/>
          <w:position w:val="-2"/>
          <w:sz w:val="22"/>
          <w:szCs w:val="22"/>
        </w:rPr>
      </w:pPr>
      <w:r w:rsidRPr="00F56D6D">
        <w:rPr>
          <w:kern w:val="26"/>
          <w:position w:val="-2"/>
          <w:sz w:val="22"/>
          <w:szCs w:val="22"/>
        </w:rPr>
        <w:t xml:space="preserve">2.22. </w:t>
      </w:r>
      <w:r w:rsidRPr="00F56D6D">
        <w:rPr>
          <w:color w:val="000000"/>
          <w:kern w:val="26"/>
          <w:position w:val="-2"/>
          <w:sz w:val="22"/>
          <w:szCs w:val="22"/>
        </w:rPr>
        <w:t xml:space="preserve">Для получения муниципальной услуги заявителю предоставляется возможность подать </w:t>
      </w:r>
      <w:r w:rsidRPr="00F56D6D">
        <w:rPr>
          <w:position w:val="-2"/>
          <w:sz w:val="22"/>
          <w:szCs w:val="22"/>
        </w:rPr>
        <w:t>заявление</w:t>
      </w:r>
      <w:r w:rsidRPr="00F56D6D">
        <w:rPr>
          <w:color w:val="000000"/>
          <w:kern w:val="26"/>
          <w:position w:val="-2"/>
          <w:sz w:val="22"/>
          <w:szCs w:val="22"/>
        </w:rPr>
        <w:t xml:space="preserve"> </w:t>
      </w:r>
      <w:r w:rsidRPr="00F56D6D">
        <w:rPr>
          <w:position w:val="-2"/>
          <w:sz w:val="22"/>
          <w:szCs w:val="22"/>
        </w:rPr>
        <w:t xml:space="preserve">и документы </w:t>
      </w:r>
      <w:r w:rsidRPr="00F56D6D">
        <w:rPr>
          <w:color w:val="000000"/>
          <w:kern w:val="26"/>
          <w:position w:val="-2"/>
          <w:sz w:val="22"/>
          <w:szCs w:val="22"/>
        </w:rPr>
        <w:t xml:space="preserve">в МФЦ, </w:t>
      </w:r>
      <w:r w:rsidRPr="00F56D6D">
        <w:rPr>
          <w:position w:val="-2"/>
          <w:sz w:val="22"/>
          <w:szCs w:val="22"/>
        </w:rPr>
        <w:t>а также получить в МФЦ результат предоставления муниципальной услуги в порядке и сроки, установленные соглашением о взаимодействии</w:t>
      </w:r>
      <w:r w:rsidRPr="00F56D6D">
        <w:rPr>
          <w:color w:val="000000"/>
          <w:kern w:val="26"/>
          <w:position w:val="-2"/>
          <w:sz w:val="22"/>
          <w:szCs w:val="22"/>
        </w:rPr>
        <w:t>, заключенным между МФЦ и Администрацией, со дня момента вступления его в силу.</w:t>
      </w:r>
    </w:p>
    <w:p w:rsidR="0027525D" w:rsidRPr="00F56D6D" w:rsidRDefault="0027525D" w:rsidP="005E78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При обращении заявителя в МФЦ взаимодействие с Администрацией осуществляется без участия заявителя.</w:t>
      </w:r>
    </w:p>
    <w:p w:rsidR="0027525D" w:rsidRPr="00F56D6D" w:rsidRDefault="0027525D" w:rsidP="00A65357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2.23. Заявление в форме электронного документа направляется</w:t>
      </w:r>
      <w:r w:rsidRPr="00F56D6D">
        <w:rPr>
          <w:rFonts w:ascii="Times New Roman" w:hAnsi="Times New Roman"/>
          <w:position w:val="-2"/>
        </w:rPr>
        <w:br/>
        <w:t>в Администрацию по выбору заявителя путем заполнения формы запроса через личный кабинет на Едином портале, Региональном портале, на официальном сайте Администрации, на электронную почту Администрации.</w:t>
      </w:r>
    </w:p>
    <w:p w:rsidR="0027525D" w:rsidRPr="00F56D6D" w:rsidRDefault="0027525D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2.23.1. При предоставлении муниципальной услуги в электронной форме посредством Единого портала, Регионального портала, официального сайта Администрации заявителю обеспечивается:</w:t>
      </w:r>
    </w:p>
    <w:p w:rsidR="0027525D" w:rsidRPr="00F56D6D" w:rsidRDefault="0027525D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1) получение информации о порядке и сроках предоставления услуги;</w:t>
      </w:r>
    </w:p>
    <w:p w:rsidR="0027525D" w:rsidRPr="00F56D6D" w:rsidRDefault="0027525D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 xml:space="preserve">2) </w:t>
      </w:r>
      <w:r w:rsidRPr="00F56D6D">
        <w:rPr>
          <w:rFonts w:ascii="Times New Roman" w:hAnsi="Times New Roman"/>
          <w:bCs/>
          <w:position w:val="-2"/>
          <w:lang w:eastAsia="ru-RU"/>
        </w:rPr>
        <w:t>формирование запроса о предоставлении муниципальной услуги</w:t>
      </w:r>
    </w:p>
    <w:p w:rsidR="0027525D" w:rsidRPr="00F56D6D" w:rsidRDefault="0027525D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3) п</w:t>
      </w:r>
      <w:r w:rsidRPr="00F56D6D">
        <w:rPr>
          <w:rFonts w:ascii="Times New Roman" w:hAnsi="Times New Roman"/>
          <w:bCs/>
          <w:position w:val="-2"/>
          <w:lang w:eastAsia="ru-RU"/>
        </w:rPr>
        <w:t>рием и регистрация Администрацией заявления и иных документов, необходимых для предоставления муниципальной услуги;</w:t>
      </w:r>
    </w:p>
    <w:p w:rsidR="0027525D" w:rsidRPr="00F56D6D" w:rsidRDefault="0027525D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4) п</w:t>
      </w:r>
      <w:r w:rsidRPr="00F56D6D">
        <w:rPr>
          <w:rFonts w:ascii="Times New Roman" w:hAnsi="Times New Roman"/>
          <w:bCs/>
          <w:position w:val="-2"/>
          <w:lang w:eastAsia="ru-RU"/>
        </w:rPr>
        <w:t>олучение результата предоставления муниципальной услуги;</w:t>
      </w:r>
    </w:p>
    <w:p w:rsidR="0027525D" w:rsidRPr="00F56D6D" w:rsidRDefault="0027525D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position w:val="-2"/>
          <w:lang w:eastAsia="ru-RU"/>
        </w:rPr>
      </w:pPr>
      <w:r w:rsidRPr="00F56D6D">
        <w:rPr>
          <w:rFonts w:ascii="Times New Roman" w:hAnsi="Times New Roman"/>
          <w:bCs/>
          <w:position w:val="-2"/>
          <w:lang w:eastAsia="ru-RU"/>
        </w:rPr>
        <w:t>5) получение сведений о ходе выполнения заявления о предоставлении муниципальной услуги;</w:t>
      </w:r>
    </w:p>
    <w:p w:rsidR="0027525D" w:rsidRPr="00F56D6D" w:rsidRDefault="0027525D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position w:val="-2"/>
        </w:rPr>
      </w:pPr>
      <w:r w:rsidRPr="00F56D6D">
        <w:rPr>
          <w:rFonts w:ascii="Times New Roman" w:hAnsi="Times New Roman"/>
          <w:bCs/>
          <w:position w:val="-2"/>
        </w:rPr>
        <w:t>6) осуществление оценки качества предоставления муниципальной услуги;</w:t>
      </w:r>
    </w:p>
    <w:p w:rsidR="0027525D" w:rsidRPr="00F56D6D" w:rsidRDefault="0027525D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7) досудебное (внесудебное) обжалование решений и действий (бездействия) Администрации, должностного лица Администрации или муниципального служащего Администрации.</w:t>
      </w:r>
    </w:p>
    <w:p w:rsidR="0027525D" w:rsidRPr="00F56D6D" w:rsidRDefault="0027525D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2.23.2. При предоставлении муниципальной услуги в электронной форме посредством электронной почты заявителю обеспечивается:</w:t>
      </w:r>
    </w:p>
    <w:p w:rsidR="0027525D" w:rsidRPr="00F56D6D" w:rsidRDefault="0027525D" w:rsidP="002F5AB6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а) получение информации о порядке и сроках предоставления услуги;</w:t>
      </w:r>
    </w:p>
    <w:p w:rsidR="0027525D" w:rsidRPr="00F56D6D" w:rsidRDefault="0027525D" w:rsidP="002F5AB6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б) подача заявления и документов, необходимые для предоставления муниципальной услуги;</w:t>
      </w:r>
    </w:p>
    <w:p w:rsidR="0027525D" w:rsidRPr="00F56D6D" w:rsidRDefault="0027525D" w:rsidP="002F5AB6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в) получение результата предоставления муниципальной услуги.</w:t>
      </w:r>
    </w:p>
    <w:p w:rsidR="0027525D" w:rsidRPr="00F56D6D" w:rsidRDefault="0027525D" w:rsidP="001747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2.24. В заявлении указываются сведения о способах представления результатов муниципальной услуги:</w:t>
      </w:r>
    </w:p>
    <w:p w:rsidR="0027525D" w:rsidRPr="00F56D6D" w:rsidRDefault="0027525D" w:rsidP="00174795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1) в виде электронного документа, предоставленного посредством Единого портала, Регионального портала;</w:t>
      </w:r>
    </w:p>
    <w:p w:rsidR="0027525D" w:rsidRPr="00F56D6D" w:rsidRDefault="0027525D" w:rsidP="00174795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2)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27525D" w:rsidRPr="00F56D6D" w:rsidRDefault="0027525D" w:rsidP="00174795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3) в виде электронного документа, который направляется Администрацией заявителю посредством официальной электронной почты;</w:t>
      </w:r>
    </w:p>
    <w:p w:rsidR="0027525D" w:rsidRPr="00F56D6D" w:rsidRDefault="0027525D" w:rsidP="00174795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4) в виде бумажного документа, который заявитель получает непосредственно при личном обращении по местонахождению Администрации;</w:t>
      </w:r>
    </w:p>
    <w:p w:rsidR="0027525D" w:rsidRPr="00F56D6D" w:rsidRDefault="0027525D" w:rsidP="00445F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5) в виде бумажного документа, который направляется Администрацией заявителю посредством почтового отправления;</w:t>
      </w:r>
    </w:p>
    <w:p w:rsidR="0027525D" w:rsidRPr="00F56D6D" w:rsidRDefault="0027525D" w:rsidP="00174795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6) в виде бумажного документа, который заявитель получает непосредственно при личном обращении по местонахождению МФЦ.</w:t>
      </w:r>
    </w:p>
    <w:p w:rsidR="0027525D" w:rsidRPr="00F56D6D" w:rsidRDefault="0027525D" w:rsidP="00676262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Формирование заявления в электронной форме осуществляется посредством заполнения интерактивной формы запроса Едином портале, Региональном портале,  официальном сайте Администрации, без необходимости дополнительной подачи заявления в какой-либо иной форме.</w:t>
      </w:r>
    </w:p>
    <w:p w:rsidR="0027525D" w:rsidRPr="00F56D6D" w:rsidRDefault="0027525D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В заявлении может быть указан один или несколько способов представления результатов рассмотрения заявления Администрацией.</w:t>
      </w:r>
    </w:p>
    <w:p w:rsidR="0027525D" w:rsidRPr="00F56D6D" w:rsidRDefault="0027525D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Образцы заполнения электронной формы заявления размещаются на Едином портале, Региональном портале официальном сайте Администрации с возможностью бесплатного копирования.</w:t>
      </w:r>
    </w:p>
    <w:p w:rsidR="0027525D" w:rsidRPr="00F56D6D" w:rsidRDefault="0027525D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в виде электронного образа такого документа. Представление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 квалифицированной электронной подписью.</w:t>
      </w:r>
    </w:p>
    <w:p w:rsidR="0027525D" w:rsidRPr="00F56D6D" w:rsidRDefault="0027525D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27525D" w:rsidRPr="00F56D6D" w:rsidRDefault="0027525D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</w:t>
      </w:r>
      <w:r w:rsidRPr="00F56D6D">
        <w:rPr>
          <w:rFonts w:ascii="Times New Roman" w:hAnsi="Times New Roman"/>
          <w:position w:val="-2"/>
          <w:lang w:eastAsia="ru-RU"/>
        </w:rPr>
        <w:br/>
        <w:t>pdf, tif.</w:t>
      </w:r>
    </w:p>
    <w:p w:rsidR="0027525D" w:rsidRPr="00F56D6D" w:rsidRDefault="0027525D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Качество представляемых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27525D" w:rsidRPr="00F56D6D" w:rsidRDefault="0027525D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После заполнения заявителем каждого из полей электронной формы заявления на Едином портале и Региональном портале автоматически осуществляется его форматно-логическая проверка.</w:t>
      </w:r>
    </w:p>
    <w:p w:rsidR="0027525D" w:rsidRPr="00F56D6D" w:rsidRDefault="0027525D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27525D" w:rsidRPr="00F56D6D" w:rsidRDefault="0027525D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При формировании заявления обеспечивается:</w:t>
      </w:r>
    </w:p>
    <w:p w:rsidR="0027525D" w:rsidRPr="00F56D6D" w:rsidRDefault="0027525D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 xml:space="preserve">а) возможность копирования и сохранения запроса и иных документов, указанных в </w:t>
      </w:r>
      <w:hyperlink r:id="rId12" w:history="1">
        <w:r w:rsidRPr="00F56D6D">
          <w:rPr>
            <w:rFonts w:ascii="Times New Roman" w:hAnsi="Times New Roman"/>
            <w:position w:val="-2"/>
            <w:lang w:eastAsia="ru-RU"/>
          </w:rPr>
          <w:t>пункте 2.6</w:t>
        </w:r>
      </w:hyperlink>
      <w:r w:rsidRPr="00F56D6D">
        <w:rPr>
          <w:rFonts w:ascii="Times New Roman" w:hAnsi="Times New Roman"/>
          <w:position w:val="-2"/>
          <w:lang w:eastAsia="ru-RU"/>
        </w:rPr>
        <w:t xml:space="preserve">. </w:t>
      </w:r>
      <w:r w:rsidRPr="00F56D6D">
        <w:rPr>
          <w:rFonts w:ascii="Times New Roman" w:hAnsi="Times New Roman"/>
          <w:position w:val="-2"/>
        </w:rPr>
        <w:t>Административного регламента</w:t>
      </w:r>
      <w:r w:rsidRPr="00F56D6D">
        <w:rPr>
          <w:rFonts w:ascii="Times New Roman" w:hAnsi="Times New Roman"/>
          <w:position w:val="-2"/>
          <w:lang w:eastAsia="ru-RU"/>
        </w:rPr>
        <w:t>, необходимых для предоставления государственной услуги;</w:t>
      </w:r>
    </w:p>
    <w:p w:rsidR="0027525D" w:rsidRPr="00F56D6D" w:rsidRDefault="0027525D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б) возможность печати на бумажном носителе копии электронной формы заявления;</w:t>
      </w:r>
    </w:p>
    <w:p w:rsidR="0027525D" w:rsidRPr="00F56D6D" w:rsidRDefault="0027525D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27525D" w:rsidRPr="00F56D6D" w:rsidRDefault="0027525D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ЕСИА), и сведений, опубликованных на Едином портале или Региональном портале, в части, касающейся сведений, отсутствующих в ЕСИА;</w:t>
      </w:r>
    </w:p>
    <w:p w:rsidR="0027525D" w:rsidRPr="00F56D6D" w:rsidRDefault="0027525D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27525D" w:rsidRPr="00F56D6D" w:rsidRDefault="0027525D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е)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сформированным заявлениям - в течение не менее трех месяцев.</w:t>
      </w:r>
    </w:p>
    <w:p w:rsidR="0027525D" w:rsidRPr="00F56D6D" w:rsidRDefault="0027525D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 с использованием средств Единого портала, Регионального портала, официального сайта Администрации по выбору заявителя.</w:t>
      </w:r>
    </w:p>
    <w:p w:rsidR="0027525D" w:rsidRPr="00F56D6D" w:rsidRDefault="0027525D" w:rsidP="00AA4553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В случае подачи заявления с использованием Регионального портала информирование заявителя о принятом решении происходит через личный кабинет заявителя на Региональном портале.</w:t>
      </w:r>
    </w:p>
    <w:p w:rsidR="0027525D" w:rsidRPr="00F56D6D" w:rsidRDefault="0027525D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Получение заявления подтверждается Администрацией путем направления заявителю уведомления, содержащего входящий регистрационный номер заявления, дату получения Администрацией заявления, а также перечень наименований файлов, представленных в форме электронных документов, с указанием их объема (далее - уведомление о получении заявления).</w:t>
      </w:r>
    </w:p>
    <w:p w:rsidR="0027525D" w:rsidRPr="00F56D6D" w:rsidRDefault="0027525D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Уведомление о получении заявления направляется заявителю в виде сообщения на указанную им электронную почту не позднее рабочего дня, следующего за днем поступления заявления в Администрацию.</w:t>
      </w:r>
    </w:p>
    <w:p w:rsidR="0027525D" w:rsidRPr="00F56D6D" w:rsidRDefault="0027525D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Заявление представляется в Администрацию в виде файлов в формате doc, docx, txt, xls, xlsx, rtf, если указанное ходатайство представляется в форме электронного документа.</w:t>
      </w:r>
    </w:p>
    <w:p w:rsidR="0027525D" w:rsidRPr="00F56D6D" w:rsidRDefault="0027525D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Документы, которые представляются Администрацией по результатам рассмотрения заявления и документов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27525D" w:rsidRPr="00F56D6D" w:rsidRDefault="0027525D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Средства электронной подписи, применяемые при подаче заявления и документов, должны быть сертифицированы в соответствии с законодательством Российской Федерации.</w:t>
      </w:r>
    </w:p>
    <w:p w:rsidR="0027525D" w:rsidRPr="00F56D6D" w:rsidRDefault="0027525D" w:rsidP="00F91919">
      <w:pPr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Заявитель вправе оценить качество предоставления муниципальной услуги на всех стадиях её предоставления (прием и регистрация заявления и иных документов, необходимых для предоставления муниципальной услуги;  получение сведений о ходе выполнения заявления; осуществление оценки качества предоставления муниципальной услуги; досудебное (внесудебное) обжалование решений и действий (бездействия) Администрации, должностного лица Администрации) непосредственно после их получения, посредством заполнения опросной формы, размещенной в личном кабинете заявителя на Региональном портале.</w:t>
      </w:r>
    </w:p>
    <w:p w:rsidR="0027525D" w:rsidRPr="00F56D6D" w:rsidRDefault="0027525D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27525D" w:rsidRPr="00F56D6D" w:rsidRDefault="0027525D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Заявителю после успешного заполнения опросной формы оценки на адрес электронной почты поступает уведомление о сохраненной оценке с ссылкой на просмотр статистики по данной услуге.</w:t>
      </w:r>
    </w:p>
    <w:p w:rsidR="0027525D" w:rsidRPr="00F56D6D" w:rsidRDefault="0027525D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0F7A65">
      <w:pPr>
        <w:pStyle w:val="41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Fonts w:ascii="Times New Roman" w:hAnsi="Times New Roman"/>
          <w:position w:val="-2"/>
          <w:sz w:val="22"/>
          <w:szCs w:val="22"/>
        </w:rPr>
      </w:pPr>
      <w:r w:rsidRPr="00F56D6D">
        <w:rPr>
          <w:rFonts w:ascii="Times New Roman" w:hAnsi="Times New Roman"/>
          <w:position w:val="-2"/>
          <w:sz w:val="22"/>
          <w:szCs w:val="22"/>
        </w:rPr>
        <w:t xml:space="preserve">3. </w:t>
      </w:r>
      <w:r w:rsidRPr="00F56D6D">
        <w:rPr>
          <w:rStyle w:val="40"/>
          <w:rFonts w:ascii="Times New Roman" w:hAnsi="Times New Roman"/>
          <w:b/>
          <w:color w:val="000000"/>
          <w:position w:val="-2"/>
          <w:sz w:val="22"/>
          <w:szCs w:val="22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27525D" w:rsidRPr="00F56D6D" w:rsidRDefault="0027525D" w:rsidP="00FA720D">
      <w:pPr>
        <w:pStyle w:val="ConsPlusNormal"/>
        <w:ind w:firstLine="567"/>
        <w:jc w:val="center"/>
        <w:outlineLvl w:val="1"/>
        <w:rPr>
          <w:rFonts w:ascii="Times New Roman" w:hAnsi="Times New Roman"/>
          <w:b/>
          <w:position w:val="-2"/>
        </w:rPr>
      </w:pPr>
    </w:p>
    <w:p w:rsidR="0027525D" w:rsidRPr="00F56D6D" w:rsidRDefault="0027525D" w:rsidP="000F7A65">
      <w:pPr>
        <w:pStyle w:val="BodyText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2"/>
          <w:szCs w:val="22"/>
        </w:rPr>
      </w:pPr>
      <w:bookmarkStart w:id="8" w:name="P322"/>
      <w:bookmarkEnd w:id="8"/>
      <w:r w:rsidRPr="00F56D6D">
        <w:rPr>
          <w:position w:val="-2"/>
          <w:sz w:val="22"/>
          <w:szCs w:val="22"/>
        </w:rPr>
        <w:t xml:space="preserve">3.1. </w:t>
      </w:r>
      <w:r w:rsidRPr="00F56D6D">
        <w:rPr>
          <w:color w:val="000000"/>
          <w:position w:val="-2"/>
          <w:sz w:val="22"/>
          <w:szCs w:val="22"/>
        </w:rPr>
        <w:t>Предоставление муниципальной услуги включает в себя следующие административные процедуры:</w:t>
      </w:r>
    </w:p>
    <w:p w:rsidR="0027525D" w:rsidRPr="00F56D6D" w:rsidRDefault="0027525D" w:rsidP="000F7A65">
      <w:pPr>
        <w:pStyle w:val="ConsPlusNormal"/>
        <w:ind w:firstLine="567"/>
        <w:jc w:val="both"/>
        <w:outlineLvl w:val="2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3.1.1. Прием и регистрация заявления и приложенных к нему документов, предусмотренных пунктом 2.6 Административного регламента</w:t>
      </w:r>
      <w:r w:rsidRPr="00F56D6D">
        <w:rPr>
          <w:rFonts w:ascii="Times New Roman" w:hAnsi="Times New Roman"/>
          <w:position w:val="-2"/>
        </w:rPr>
        <w:br/>
        <w:t>(далее - заявление и документы);</w:t>
      </w:r>
    </w:p>
    <w:p w:rsidR="0027525D" w:rsidRPr="00F56D6D" w:rsidRDefault="0027525D" w:rsidP="009F4039">
      <w:pPr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 xml:space="preserve">3.1.2. Рассмотрение заявления и документов, </w:t>
      </w:r>
      <w:r w:rsidRPr="00F56D6D">
        <w:rPr>
          <w:rFonts w:ascii="Times New Roman" w:hAnsi="Times New Roman"/>
          <w:color w:val="000000"/>
          <w:position w:val="-2"/>
        </w:rPr>
        <w:t>формирование и направление межведомственных запросов, п</w:t>
      </w:r>
      <w:r w:rsidRPr="00F56D6D">
        <w:rPr>
          <w:rFonts w:ascii="Times New Roman" w:hAnsi="Times New Roman"/>
          <w:position w:val="-2"/>
        </w:rPr>
        <w:t>одготовка проекта постановления Администрации о постановке на учет либо об отказе в постановке на учет;</w:t>
      </w:r>
    </w:p>
    <w:p w:rsidR="0027525D" w:rsidRPr="00F56D6D" w:rsidRDefault="0027525D" w:rsidP="0002293B">
      <w:pPr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3.1.3. Принятие постановления Администрации о постановке на учет либо об отказе в постановке на учет и направление его заявителю;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3.1.4. Исправление допущенных опечаток и ошибок в выданных в результате предоставления муниципальной услуги документах.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bookmarkStart w:id="9" w:name="P332"/>
      <w:bookmarkEnd w:id="9"/>
    </w:p>
    <w:p w:rsidR="0027525D" w:rsidRPr="00F56D6D" w:rsidRDefault="0027525D" w:rsidP="003B322B">
      <w:pPr>
        <w:pStyle w:val="ConsPlusNormal"/>
        <w:ind w:firstLine="567"/>
        <w:jc w:val="center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>Прием и регистрация заявления и документов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A55FBA">
      <w:pPr>
        <w:pStyle w:val="BodyText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2"/>
          <w:szCs w:val="22"/>
        </w:rPr>
      </w:pPr>
      <w:r w:rsidRPr="00F56D6D">
        <w:rPr>
          <w:position w:val="-2"/>
          <w:sz w:val="22"/>
          <w:szCs w:val="22"/>
        </w:rPr>
        <w:t xml:space="preserve">3.2. Основанием </w:t>
      </w:r>
      <w:r w:rsidRPr="00F56D6D">
        <w:rPr>
          <w:color w:val="000000"/>
          <w:position w:val="-2"/>
          <w:sz w:val="22"/>
          <w:szCs w:val="22"/>
        </w:rPr>
        <w:t>для начала административной процедуры является обращение заявителя с заявлением и документами для предоставления муниципальной услуги.</w:t>
      </w:r>
    </w:p>
    <w:p w:rsidR="0027525D" w:rsidRPr="00F56D6D" w:rsidRDefault="0027525D" w:rsidP="00A55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3.3. Критерием принятия решения об осуществлении Администрацией административного действия является поступление заявления и документов в Администрацию.</w:t>
      </w:r>
    </w:p>
    <w:p w:rsidR="0027525D" w:rsidRPr="00F56D6D" w:rsidRDefault="0027525D" w:rsidP="00A55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3.4 Специалист Администрации</w:t>
      </w:r>
      <w:r w:rsidRPr="00F56D6D">
        <w:rPr>
          <w:rFonts w:ascii="Times New Roman" w:hAnsi="Times New Roman"/>
          <w:position w:val="-2"/>
          <w:lang w:eastAsia="ru-RU"/>
        </w:rPr>
        <w:t>, ответственный за прием и регистрацию заявления и документов</w:t>
      </w:r>
      <w:r w:rsidRPr="00F56D6D">
        <w:rPr>
          <w:rFonts w:ascii="Times New Roman" w:hAnsi="Times New Roman"/>
          <w:position w:val="-2"/>
        </w:rPr>
        <w:t xml:space="preserve"> принимает и регистрирует в порядке, установленном для регистрации входящих документов в Администрации, поступившее заявление и документы, </w:t>
      </w:r>
      <w:r w:rsidRPr="00F56D6D">
        <w:rPr>
          <w:rFonts w:ascii="Times New Roman" w:hAnsi="Times New Roman"/>
          <w:position w:val="-2"/>
          <w:lang w:eastAsia="ru-RU"/>
        </w:rPr>
        <w:t>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 Администрации</w:t>
      </w:r>
      <w:r w:rsidRPr="00F56D6D">
        <w:rPr>
          <w:rFonts w:ascii="Times New Roman" w:hAnsi="Times New Roman"/>
          <w:position w:val="-2"/>
        </w:rPr>
        <w:t>, с указанием даты и времени их получения, и передает их Главе Администрации.</w:t>
      </w:r>
    </w:p>
    <w:p w:rsidR="0027525D" w:rsidRPr="00F56D6D" w:rsidRDefault="0027525D" w:rsidP="004344D4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При обращении заявителя в Администрацию с заявлением, специалист Администрации, ответственный за прием и регистрацию заявления и документов, устанавливает его личность и принимает документы в одном экземпляре.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Документы, которые предоставляются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заявителем,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3.5. Заявителю в день поступления заявления: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- в случае поступления заявления и документов в письменной форме - выдается расписка о получении заявления и документов с указанием перечня таких документов, даты и времени их получения;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- в случае поступления заявления и документов в форме электронного документа, подписанного квалифицированной электронной подписью, - направляется сообщение в форме электронного документа, подписанного квалифицированной электронной подписью, подтверждающее поступление заявления и документов с указанием перечня таких документов, даты и времени их получения.</w:t>
      </w:r>
    </w:p>
    <w:p w:rsidR="0027525D" w:rsidRPr="00F56D6D" w:rsidRDefault="0027525D" w:rsidP="008E5180">
      <w:pPr>
        <w:pStyle w:val="BodyText"/>
        <w:tabs>
          <w:tab w:val="left" w:pos="1260"/>
        </w:tabs>
        <w:suppressAutoHyphens w:val="0"/>
        <w:spacing w:after="0"/>
        <w:ind w:right="40" w:firstLine="567"/>
        <w:jc w:val="both"/>
        <w:rPr>
          <w:color w:val="000000"/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 xml:space="preserve">Зарегистрированное заявление и документы </w:t>
      </w:r>
      <w:r w:rsidRPr="00F56D6D">
        <w:rPr>
          <w:position w:val="-2"/>
          <w:sz w:val="22"/>
          <w:szCs w:val="22"/>
        </w:rPr>
        <w:t>специалист Администрации, ответственный за прием и регистрацию заявления и документов передает Главе Администрации</w:t>
      </w:r>
    </w:p>
    <w:p w:rsidR="0027525D" w:rsidRPr="00F56D6D" w:rsidRDefault="0027525D" w:rsidP="008E5180">
      <w:pPr>
        <w:pStyle w:val="BodyText"/>
        <w:tabs>
          <w:tab w:val="left" w:pos="1260"/>
        </w:tabs>
        <w:suppressAutoHyphens w:val="0"/>
        <w:spacing w:after="0"/>
        <w:ind w:right="40" w:firstLine="567"/>
        <w:jc w:val="both"/>
        <w:rPr>
          <w:color w:val="000000"/>
          <w:position w:val="-2"/>
          <w:sz w:val="22"/>
          <w:szCs w:val="22"/>
        </w:rPr>
      </w:pPr>
      <w:r w:rsidRPr="00F56D6D">
        <w:rPr>
          <w:position w:val="-2"/>
          <w:sz w:val="22"/>
          <w:szCs w:val="22"/>
        </w:rPr>
        <w:t xml:space="preserve">3.6. Глава Администрации </w:t>
      </w:r>
      <w:r w:rsidRPr="00F56D6D">
        <w:rPr>
          <w:color w:val="000000"/>
          <w:position w:val="-2"/>
          <w:sz w:val="22"/>
          <w:szCs w:val="22"/>
        </w:rPr>
        <w:t>определяет ответственного за предоставление муниципальной услуги специалиста Администрации (далее – ответственный исполнитель) и передает ему на исполнение заявление и документы.</w:t>
      </w:r>
    </w:p>
    <w:p w:rsidR="0027525D" w:rsidRPr="00F56D6D" w:rsidRDefault="0027525D" w:rsidP="008E5180">
      <w:pPr>
        <w:pStyle w:val="BodyText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3.7 Результатом административной процедуры является прием и регистрация поступившего заявления и документов, а также  определение ответственного исполнителя.</w:t>
      </w:r>
    </w:p>
    <w:p w:rsidR="0027525D" w:rsidRPr="00F56D6D" w:rsidRDefault="0027525D" w:rsidP="008E5180">
      <w:pPr>
        <w:pStyle w:val="Heading1"/>
        <w:tabs>
          <w:tab w:val="clear" w:pos="432"/>
        </w:tabs>
        <w:spacing w:before="0" w:after="0"/>
        <w:ind w:left="0" w:firstLine="567"/>
        <w:jc w:val="both"/>
        <w:rPr>
          <w:b w:val="0"/>
          <w:kern w:val="26"/>
          <w:position w:val="-2"/>
          <w:sz w:val="22"/>
          <w:szCs w:val="22"/>
          <w:lang w:eastAsia="ru-RU"/>
        </w:rPr>
      </w:pPr>
      <w:r w:rsidRPr="00F56D6D">
        <w:rPr>
          <w:b w:val="0"/>
          <w:kern w:val="26"/>
          <w:position w:val="-2"/>
          <w:sz w:val="22"/>
          <w:szCs w:val="22"/>
          <w:lang w:eastAsia="ru-RU"/>
        </w:rPr>
        <w:t>3.8. Способом фиксации результата выполнения административной процедуры является</w:t>
      </w:r>
      <w:r w:rsidRPr="00F56D6D">
        <w:rPr>
          <w:b w:val="0"/>
          <w:color w:val="000000"/>
          <w:kern w:val="26"/>
          <w:position w:val="-2"/>
          <w:sz w:val="22"/>
          <w:szCs w:val="22"/>
          <w:lang w:eastAsia="ru-RU"/>
        </w:rPr>
        <w:t xml:space="preserve"> </w:t>
      </w:r>
      <w:r w:rsidRPr="00F56D6D">
        <w:rPr>
          <w:b w:val="0"/>
          <w:kern w:val="26"/>
          <w:position w:val="-2"/>
          <w:sz w:val="22"/>
          <w:szCs w:val="22"/>
        </w:rPr>
        <w:t xml:space="preserve">присвоение входящего регистрационного номера </w:t>
      </w:r>
      <w:r w:rsidRPr="00F56D6D">
        <w:rPr>
          <w:b w:val="0"/>
          <w:color w:val="000000"/>
          <w:kern w:val="26"/>
          <w:position w:val="-2"/>
          <w:sz w:val="22"/>
          <w:szCs w:val="22"/>
          <w:lang w:eastAsia="ru-RU"/>
        </w:rPr>
        <w:t>заявлению и документам, а также резолюция на заявлении с указанием ответственного исполнителя.</w:t>
      </w:r>
    </w:p>
    <w:p w:rsidR="0027525D" w:rsidRPr="00F56D6D" w:rsidRDefault="0027525D" w:rsidP="008E5180">
      <w:pPr>
        <w:pStyle w:val="BodyText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2"/>
          <w:szCs w:val="22"/>
        </w:rPr>
      </w:pPr>
      <w:r w:rsidRPr="00F56D6D">
        <w:rPr>
          <w:position w:val="-2"/>
          <w:sz w:val="22"/>
          <w:szCs w:val="22"/>
        </w:rPr>
        <w:t>3.9. Максимальный срок выполнения административного действия – в день поступления заявления и документов в Администрацию.</w:t>
      </w:r>
    </w:p>
    <w:p w:rsidR="0027525D" w:rsidRPr="00F56D6D" w:rsidRDefault="0027525D" w:rsidP="00DA1800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</w:rPr>
      </w:pPr>
      <w:bookmarkStart w:id="10" w:name="P339"/>
      <w:bookmarkEnd w:id="10"/>
    </w:p>
    <w:p w:rsidR="0027525D" w:rsidRPr="00F56D6D" w:rsidRDefault="0027525D" w:rsidP="00DA1800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 xml:space="preserve">Рассмотрение заявления и документов, </w:t>
      </w:r>
      <w:r w:rsidRPr="00F56D6D">
        <w:rPr>
          <w:rFonts w:ascii="Times New Roman" w:hAnsi="Times New Roman"/>
          <w:b/>
          <w:color w:val="000000"/>
          <w:position w:val="-2"/>
        </w:rPr>
        <w:t>формирование и направление межведомственных запросов, п</w:t>
      </w:r>
      <w:r w:rsidRPr="00F56D6D">
        <w:rPr>
          <w:rFonts w:ascii="Times New Roman" w:hAnsi="Times New Roman"/>
          <w:b/>
          <w:position w:val="-2"/>
        </w:rPr>
        <w:t>одготовка проекта постановления Администрации о постановке на учет, либо об отказе в постановке на учет</w:t>
      </w:r>
    </w:p>
    <w:p w:rsidR="0027525D" w:rsidRPr="00F56D6D" w:rsidRDefault="0027525D" w:rsidP="008E5180">
      <w:pPr>
        <w:pStyle w:val="ConsPlusNormal"/>
        <w:ind w:firstLine="567"/>
        <w:jc w:val="center"/>
        <w:rPr>
          <w:rFonts w:ascii="Times New Roman" w:hAnsi="Times New Roman"/>
          <w:position w:val="-2"/>
        </w:rPr>
      </w:pPr>
    </w:p>
    <w:p w:rsidR="0027525D" w:rsidRPr="00F56D6D" w:rsidRDefault="0027525D" w:rsidP="003029FC">
      <w:pPr>
        <w:pStyle w:val="BodyText"/>
        <w:tabs>
          <w:tab w:val="left" w:pos="1260"/>
        </w:tabs>
        <w:suppressAutoHyphens w:val="0"/>
        <w:spacing w:after="0"/>
        <w:ind w:right="40" w:firstLine="567"/>
        <w:jc w:val="both"/>
        <w:rPr>
          <w:color w:val="000000"/>
          <w:kern w:val="26"/>
          <w:position w:val="-2"/>
          <w:sz w:val="22"/>
          <w:szCs w:val="22"/>
        </w:rPr>
      </w:pPr>
      <w:r w:rsidRPr="00F56D6D">
        <w:rPr>
          <w:kern w:val="26"/>
          <w:position w:val="-2"/>
          <w:sz w:val="22"/>
          <w:szCs w:val="22"/>
        </w:rPr>
        <w:t>3.10. Основанием для начала административной процедуры является поступление зарегистрированного заявления и документов в письменной или электронной форме</w:t>
      </w:r>
      <w:r w:rsidRPr="00F56D6D">
        <w:rPr>
          <w:color w:val="000000"/>
          <w:kern w:val="26"/>
          <w:position w:val="-2"/>
          <w:sz w:val="22"/>
          <w:szCs w:val="22"/>
        </w:rPr>
        <w:t xml:space="preserve"> ответственному исполнителю.</w:t>
      </w:r>
    </w:p>
    <w:p w:rsidR="0027525D" w:rsidRPr="00F56D6D" w:rsidRDefault="0027525D" w:rsidP="003029FC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</w:rPr>
        <w:t>3.11. Ответственный исполнитель п</w:t>
      </w:r>
      <w:r w:rsidRPr="00F56D6D">
        <w:rPr>
          <w:rFonts w:ascii="Times New Roman" w:hAnsi="Times New Roman"/>
          <w:position w:val="-2"/>
          <w:lang w:eastAsia="ru-RU"/>
        </w:rPr>
        <w:t>ри поступлении заявления и документов в форме электронного документа, подписанного квалифицированной электронной подписью в течение двух рабочих дней со дня регистрации такого заявления и документов проводит проверку действительности квалифицированной электронной подписи.</w:t>
      </w:r>
    </w:p>
    <w:p w:rsidR="0027525D" w:rsidRPr="00F56D6D" w:rsidRDefault="0027525D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В рамках проверки действительности квалифицированной электронной подписи осуществляется проверка соблюдения условий, определенных статьей 11 Федерального закона № 63-ФЗ.</w:t>
      </w:r>
    </w:p>
    <w:p w:rsidR="0027525D" w:rsidRPr="00F56D6D" w:rsidRDefault="0027525D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В случае если в результате проверки квалифицированной подписи будет выявлено несоблюдение установленных условий признания ее действительности, ответственный исполнитель в течение трех дней со дня завершения проведения такой проверки принимает решение об отказе в приеме к рассмотрению заявления, готовит проект уведомления об этом в электронной форме с указанием пунктов</w:t>
      </w:r>
      <w:r w:rsidRPr="00F56D6D">
        <w:rPr>
          <w:rFonts w:ascii="Times New Roman" w:hAnsi="Times New Roman"/>
          <w:position w:val="-2"/>
          <w:lang w:eastAsia="ru-RU"/>
        </w:rPr>
        <w:br/>
        <w:t>статьи 11 Федерального закона № 63-ФЗ, которые послужили основанием для принятия указанного решения и передает на подпись Главе Администрации.</w:t>
      </w:r>
    </w:p>
    <w:p w:rsidR="0027525D" w:rsidRPr="00F56D6D" w:rsidRDefault="0027525D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способов:</w:t>
      </w:r>
    </w:p>
    <w:p w:rsidR="0027525D" w:rsidRPr="00F56D6D" w:rsidRDefault="0027525D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- по адресу электронной почты заявителя;</w:t>
      </w:r>
    </w:p>
    <w:p w:rsidR="0027525D" w:rsidRPr="00F56D6D" w:rsidRDefault="0027525D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- в личный кабинет заявителя в Едином портале или в Региональном портале.</w:t>
      </w:r>
    </w:p>
    <w:p w:rsidR="0027525D" w:rsidRPr="00F56D6D" w:rsidRDefault="0027525D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После получения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 xml:space="preserve">При </w:t>
      </w:r>
      <w:r w:rsidRPr="00F56D6D">
        <w:rPr>
          <w:rFonts w:ascii="Times New Roman" w:hAnsi="Times New Roman"/>
          <w:kern w:val="26"/>
          <w:position w:val="-2"/>
        </w:rPr>
        <w:t xml:space="preserve">поступлении зарегистрированного заявления в письменной форме, а также заявления и документов и электронной форме, в </w:t>
      </w:r>
      <w:r w:rsidRPr="00F56D6D">
        <w:rPr>
          <w:rFonts w:ascii="Times New Roman" w:hAnsi="Times New Roman"/>
          <w:position w:val="-2"/>
        </w:rPr>
        <w:t>случае если не выявлено основание для отказа в приеме заявления и документов, предусмотренное</w:t>
      </w:r>
      <w:r w:rsidRPr="00F56D6D">
        <w:rPr>
          <w:rFonts w:ascii="Times New Roman" w:hAnsi="Times New Roman"/>
          <w:position w:val="-2"/>
        </w:rPr>
        <w:br/>
        <w:t>пунктом 2.11 Административного регламента ответственный исполнитель в течение двух рабочих дней со дня поступления к нему заявления и документов:</w:t>
      </w:r>
    </w:p>
    <w:p w:rsidR="0027525D" w:rsidRPr="00F56D6D" w:rsidRDefault="0027525D" w:rsidP="00143405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рассматривает заявление и документы на предмет соответствия требованиям, установленным пунктами 2.6 и 2.7 Административного регламента;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 xml:space="preserve">- в случае отсутствия документов, указанных в пункте 2.7 Административного регламента </w:t>
      </w:r>
      <w:r w:rsidRPr="00F56D6D">
        <w:rPr>
          <w:rFonts w:ascii="Times New Roman" w:hAnsi="Times New Roman"/>
          <w:color w:val="000000"/>
          <w:kern w:val="26"/>
          <w:position w:val="-2"/>
        </w:rPr>
        <w:t xml:space="preserve">готовит </w:t>
      </w:r>
      <w:r w:rsidRPr="00F56D6D">
        <w:rPr>
          <w:rFonts w:ascii="Times New Roman" w:hAnsi="Times New Roman"/>
          <w:position w:val="-2"/>
        </w:rPr>
        <w:t>запросы в органы государственной власти Пензенской области, органы местного самоуправления муниципальных образований Пензенской области, в распоряжении которых могут находиться указанные документы и передает их</w:t>
      </w:r>
      <w:r w:rsidRPr="00F56D6D">
        <w:rPr>
          <w:rFonts w:ascii="Times New Roman" w:hAnsi="Times New Roman"/>
          <w:kern w:val="26"/>
          <w:position w:val="-2"/>
        </w:rPr>
        <w:t xml:space="preserve"> </w:t>
      </w:r>
      <w:r w:rsidRPr="00F56D6D">
        <w:rPr>
          <w:rFonts w:ascii="Times New Roman" w:hAnsi="Times New Roman"/>
          <w:color w:val="000000"/>
          <w:kern w:val="26"/>
          <w:position w:val="-2"/>
        </w:rPr>
        <w:t xml:space="preserve">Главе Администрации. </w:t>
      </w:r>
      <w:r w:rsidRPr="00F56D6D">
        <w:rPr>
          <w:rFonts w:ascii="Times New Roman" w:hAnsi="Times New Roman"/>
          <w:color w:val="000000"/>
          <w:position w:val="-2"/>
        </w:rPr>
        <w:t xml:space="preserve">Глава Администрации рассматривает подготовленные запросы и подписывает их, после чего специалист Администрации, ответственный за регистрацию исходящей корреспонденции регистрирует запрос </w:t>
      </w:r>
      <w:r w:rsidRPr="00F56D6D">
        <w:rPr>
          <w:rFonts w:ascii="Times New Roman" w:hAnsi="Times New Roman"/>
          <w:position w:val="-2"/>
        </w:rPr>
        <w:t>в Журнале регистрации исходящей корреспонденции Администрации</w:t>
      </w:r>
      <w:r w:rsidRPr="00F56D6D">
        <w:rPr>
          <w:rFonts w:ascii="Times New Roman" w:hAnsi="Times New Roman"/>
          <w:color w:val="000000"/>
          <w:position w:val="-2"/>
        </w:rPr>
        <w:t>, после чего осуществляет их отправку.</w:t>
      </w:r>
    </w:p>
    <w:p w:rsidR="0027525D" w:rsidRPr="00F56D6D" w:rsidRDefault="0027525D" w:rsidP="0014340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position w:val="-2"/>
        </w:rPr>
      </w:pPr>
      <w:r w:rsidRPr="00F56D6D">
        <w:rPr>
          <w:rFonts w:ascii="Times New Roman" w:hAnsi="Times New Roman"/>
          <w:color w:val="000000"/>
          <w:position w:val="-2"/>
        </w:rPr>
        <w:t>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 В случае отсутствия технической возможности межведомственный запрос направляется на бумажном носителе.</w:t>
      </w:r>
    </w:p>
    <w:p w:rsidR="0027525D" w:rsidRPr="00F56D6D" w:rsidRDefault="0027525D" w:rsidP="008105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 w:rsidRPr="00F56D6D">
        <w:rPr>
          <w:rFonts w:ascii="Times New Roman" w:hAnsi="Times New Roman"/>
          <w:lang w:eastAsia="ru-RU"/>
        </w:rPr>
        <w:t>После принятия заявления о предоставлении муниципальной услуги статус запроса заявителя в личном кабинете на официальном сайте, Едином портале или Региональном портале обновляется до статуса «принято».</w:t>
      </w:r>
    </w:p>
    <w:p w:rsidR="0027525D" w:rsidRPr="00F56D6D" w:rsidRDefault="0027525D" w:rsidP="0002293B">
      <w:pPr>
        <w:pStyle w:val="NoSpacing"/>
        <w:ind w:firstLine="567"/>
        <w:jc w:val="both"/>
        <w:rPr>
          <w:rFonts w:ascii="Times New Roman" w:hAnsi="Times New Roman" w:cs="Times New Roman"/>
          <w:position w:val="-2"/>
        </w:rPr>
      </w:pPr>
      <w:r w:rsidRPr="00F56D6D">
        <w:rPr>
          <w:rFonts w:ascii="Times New Roman" w:hAnsi="Times New Roman" w:cs="Times New Roman"/>
          <w:color w:val="000000"/>
          <w:position w:val="-2"/>
        </w:rPr>
        <w:t xml:space="preserve">3.12. По результатам проверки представленных заявителем и полученных по межведомственным запросам документов, </w:t>
      </w:r>
      <w:r w:rsidRPr="00F56D6D">
        <w:rPr>
          <w:rFonts w:ascii="Times New Roman" w:hAnsi="Times New Roman" w:cs="Times New Roman"/>
          <w:position w:val="-2"/>
        </w:rPr>
        <w:t xml:space="preserve">в случае отсутствия оснований для отказа в предоставлении муниципальной услуги, предусмотренных пунктом </w:t>
      </w:r>
      <w:r w:rsidRPr="00F56D6D">
        <w:rPr>
          <w:rFonts w:ascii="Times New Roman" w:hAnsi="Times New Roman" w:cs="Times New Roman"/>
          <w:color w:val="auto"/>
          <w:position w:val="-2"/>
        </w:rPr>
        <w:t>2.13</w:t>
      </w:r>
      <w:r w:rsidRPr="00F56D6D">
        <w:rPr>
          <w:rFonts w:ascii="Times New Roman" w:hAnsi="Times New Roman" w:cs="Times New Roman"/>
          <w:position w:val="-2"/>
        </w:rPr>
        <w:t xml:space="preserve"> Административного регламента, ответственный исполнитель подготавливает проект постановления Администрации о постановке на учет заявителя.</w:t>
      </w:r>
    </w:p>
    <w:p w:rsidR="0027525D" w:rsidRPr="00F56D6D" w:rsidRDefault="0027525D" w:rsidP="001D692F">
      <w:pPr>
        <w:pStyle w:val="ConsPlusNormal"/>
        <w:tabs>
          <w:tab w:val="left" w:pos="1843"/>
        </w:tabs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 xml:space="preserve">В случае выявления оснований для отказа в предоставлении муниципальной услуги, указанных в </w:t>
      </w:r>
      <w:hyperlink w:anchor="P188" w:history="1">
        <w:r w:rsidRPr="00F56D6D">
          <w:rPr>
            <w:rFonts w:ascii="Times New Roman" w:hAnsi="Times New Roman"/>
            <w:position w:val="-2"/>
          </w:rPr>
          <w:t xml:space="preserve">пункте </w:t>
        </w:r>
      </w:hyperlink>
      <w:r w:rsidRPr="00F56D6D">
        <w:rPr>
          <w:rFonts w:ascii="Times New Roman" w:hAnsi="Times New Roman"/>
          <w:position w:val="-2"/>
        </w:rPr>
        <w:t>2.13 Административного регламента, ответственный исполнитель готовит проект постановления Администрации об отказе в постановке на учет заявителя, с указанием основания отказа в постановке на учет.</w:t>
      </w:r>
    </w:p>
    <w:p w:rsidR="0027525D" w:rsidRPr="00F56D6D" w:rsidRDefault="0027525D" w:rsidP="002875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 xml:space="preserve">3.13. Критерием принятия решения </w:t>
      </w:r>
      <w:r w:rsidRPr="00F56D6D">
        <w:rPr>
          <w:rFonts w:ascii="Times New Roman" w:hAnsi="Times New Roman"/>
          <w:position w:val="-2"/>
        </w:rPr>
        <w:t xml:space="preserve">об отказе в приеме к рассмотрению заявления и документов </w:t>
      </w:r>
      <w:r w:rsidRPr="00F56D6D">
        <w:rPr>
          <w:rFonts w:ascii="Times New Roman" w:hAnsi="Times New Roman"/>
          <w:position w:val="-2"/>
          <w:lang w:eastAsia="ru-RU"/>
        </w:rPr>
        <w:t>является наличие оснований, предусмотренных</w:t>
      </w:r>
      <w:r w:rsidRPr="00F56D6D">
        <w:rPr>
          <w:rFonts w:ascii="Times New Roman" w:hAnsi="Times New Roman"/>
          <w:position w:val="-2"/>
          <w:lang w:eastAsia="ru-RU"/>
        </w:rPr>
        <w:br/>
      </w:r>
      <w:hyperlink r:id="rId13" w:history="1">
        <w:r w:rsidRPr="00F56D6D">
          <w:rPr>
            <w:rFonts w:ascii="Times New Roman" w:hAnsi="Times New Roman"/>
            <w:position w:val="-2"/>
            <w:lang w:eastAsia="ru-RU"/>
          </w:rPr>
          <w:t xml:space="preserve">пунктом 2.11 </w:t>
        </w:r>
      </w:hyperlink>
      <w:r w:rsidRPr="00F56D6D">
        <w:rPr>
          <w:rFonts w:ascii="Times New Roman" w:hAnsi="Times New Roman"/>
          <w:position w:val="-2"/>
          <w:lang w:eastAsia="ar-SA"/>
        </w:rPr>
        <w:t>Административного</w:t>
      </w:r>
      <w:r w:rsidRPr="00F56D6D">
        <w:rPr>
          <w:rFonts w:ascii="Times New Roman" w:hAnsi="Times New Roman"/>
          <w:position w:val="-2"/>
          <w:lang w:eastAsia="ru-RU"/>
        </w:rPr>
        <w:t xml:space="preserve"> регламента.</w:t>
      </w:r>
    </w:p>
    <w:p w:rsidR="0027525D" w:rsidRPr="00F56D6D" w:rsidRDefault="0027525D" w:rsidP="000229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  <w:lang w:eastAsia="ru-RU"/>
        </w:rPr>
        <w:t xml:space="preserve">Критерием принятия решения о подготовке </w:t>
      </w:r>
      <w:r w:rsidRPr="00F56D6D">
        <w:rPr>
          <w:rFonts w:ascii="Times New Roman" w:hAnsi="Times New Roman"/>
          <w:position w:val="-2"/>
        </w:rPr>
        <w:t xml:space="preserve">проекта постановления Администрации о постановке на учет заявителя </w:t>
      </w:r>
      <w:r w:rsidRPr="00F56D6D">
        <w:rPr>
          <w:rFonts w:ascii="Times New Roman" w:hAnsi="Times New Roman"/>
          <w:position w:val="-2"/>
          <w:lang w:eastAsia="ru-RU"/>
        </w:rPr>
        <w:t xml:space="preserve">является отсутствие оснований, предусмотренных </w:t>
      </w:r>
      <w:hyperlink r:id="rId14" w:history="1">
        <w:r w:rsidRPr="00F56D6D">
          <w:rPr>
            <w:rFonts w:ascii="Times New Roman" w:hAnsi="Times New Roman"/>
            <w:position w:val="-2"/>
            <w:lang w:eastAsia="ru-RU"/>
          </w:rPr>
          <w:t>пунктом 2.1</w:t>
        </w:r>
      </w:hyperlink>
      <w:r w:rsidRPr="00F56D6D">
        <w:rPr>
          <w:rFonts w:ascii="Times New Roman" w:hAnsi="Times New Roman"/>
          <w:position w:val="-2"/>
          <w:lang w:eastAsia="ru-RU"/>
        </w:rPr>
        <w:t xml:space="preserve">3 </w:t>
      </w:r>
      <w:r w:rsidRPr="00F56D6D">
        <w:rPr>
          <w:rFonts w:ascii="Times New Roman" w:hAnsi="Times New Roman"/>
          <w:position w:val="-2"/>
          <w:lang w:eastAsia="ar-SA"/>
        </w:rPr>
        <w:t>Административного</w:t>
      </w:r>
      <w:r w:rsidRPr="00F56D6D">
        <w:rPr>
          <w:rFonts w:ascii="Times New Roman" w:hAnsi="Times New Roman"/>
          <w:position w:val="-2"/>
          <w:lang w:eastAsia="ru-RU"/>
        </w:rPr>
        <w:t xml:space="preserve"> регламента.</w:t>
      </w:r>
    </w:p>
    <w:p w:rsidR="0027525D" w:rsidRPr="00F56D6D" w:rsidRDefault="0027525D" w:rsidP="007305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  <w:lang w:eastAsia="ru-RU"/>
        </w:rPr>
        <w:t xml:space="preserve">Критерием принятия решения о подготовке </w:t>
      </w:r>
      <w:r w:rsidRPr="00F56D6D">
        <w:rPr>
          <w:rFonts w:ascii="Times New Roman" w:hAnsi="Times New Roman"/>
          <w:position w:val="-2"/>
        </w:rPr>
        <w:t xml:space="preserve">проекта постановления Администрации об отказе в постановке на учет заявителя </w:t>
      </w:r>
      <w:r w:rsidRPr="00F56D6D">
        <w:rPr>
          <w:rFonts w:ascii="Times New Roman" w:hAnsi="Times New Roman"/>
          <w:position w:val="-2"/>
          <w:lang w:eastAsia="ru-RU"/>
        </w:rPr>
        <w:t xml:space="preserve">является наличие оснований, предусмотренных </w:t>
      </w:r>
      <w:hyperlink r:id="rId15" w:history="1">
        <w:r w:rsidRPr="00F56D6D">
          <w:rPr>
            <w:rFonts w:ascii="Times New Roman" w:hAnsi="Times New Roman"/>
            <w:position w:val="-2"/>
            <w:lang w:eastAsia="ru-RU"/>
          </w:rPr>
          <w:t>пунктом 2.1</w:t>
        </w:r>
      </w:hyperlink>
      <w:r w:rsidRPr="00F56D6D">
        <w:rPr>
          <w:rFonts w:ascii="Times New Roman" w:hAnsi="Times New Roman"/>
          <w:position w:val="-2"/>
          <w:lang w:eastAsia="ru-RU"/>
        </w:rPr>
        <w:t xml:space="preserve">3 </w:t>
      </w:r>
      <w:r w:rsidRPr="00F56D6D">
        <w:rPr>
          <w:rFonts w:ascii="Times New Roman" w:hAnsi="Times New Roman"/>
          <w:position w:val="-2"/>
          <w:lang w:eastAsia="ar-SA"/>
        </w:rPr>
        <w:t>Административного</w:t>
      </w:r>
      <w:r w:rsidRPr="00F56D6D">
        <w:rPr>
          <w:rFonts w:ascii="Times New Roman" w:hAnsi="Times New Roman"/>
          <w:position w:val="-2"/>
          <w:lang w:eastAsia="ru-RU"/>
        </w:rPr>
        <w:t xml:space="preserve"> регламента.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3.14. Результатом административного действия являются: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решение об отказе в приеме к рассмотрению заявления и документов, направление заявителю  уведомления об этом в электронной форме;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решение о постановке на учет заявителя либо об отказе в постановке на учет заявителя.</w:t>
      </w:r>
    </w:p>
    <w:p w:rsidR="0027525D" w:rsidRPr="00F56D6D" w:rsidRDefault="0027525D" w:rsidP="00BA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3.15. Способом фиксации результата выполнения административной процедуры является:</w:t>
      </w:r>
    </w:p>
    <w:p w:rsidR="0027525D" w:rsidRPr="00F56D6D" w:rsidRDefault="0027525D" w:rsidP="00BA04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>- подписанное и зарегистрированное уведомление об отказе в приеме к рассмотрению заявления и документов;</w:t>
      </w:r>
    </w:p>
    <w:p w:rsidR="0027525D" w:rsidRPr="00F56D6D" w:rsidRDefault="0027525D" w:rsidP="00BA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 xml:space="preserve">- проект постановления Администрации </w:t>
      </w:r>
      <w:r w:rsidRPr="00F56D6D">
        <w:rPr>
          <w:rFonts w:ascii="Times New Roman" w:hAnsi="Times New Roman"/>
          <w:position w:val="-2"/>
        </w:rPr>
        <w:t>о постановке на учет заявителя либо об отказе в постановке на учет заявителя</w:t>
      </w:r>
      <w:r w:rsidRPr="00F56D6D">
        <w:rPr>
          <w:rFonts w:ascii="Times New Roman" w:hAnsi="Times New Roman"/>
          <w:position w:val="-2"/>
          <w:lang w:eastAsia="ru-RU"/>
        </w:rPr>
        <w:t>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3.16. Максимальный срок выполнения административного действия: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при наличии основания, предусмотренного пунктом 2.11 Административного регламента – в течение трех дней со дня завершения проведения проверки действительности квалифицированной электронной подписи;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при отсутствии основания, предусмотренного пунктом 2.11 Административного регламента – 14 рабочих дней со дня поступления заявления и документов ответственному исполнителю.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42ADA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>Принятие постановления Администрации о постановке на учет либо об отказе в постановке на учет и направление его заявителю</w:t>
      </w:r>
    </w:p>
    <w:p w:rsidR="0027525D" w:rsidRPr="00F56D6D" w:rsidRDefault="0027525D" w:rsidP="00DA180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0144F7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</w:rPr>
        <w:t xml:space="preserve">3.17. </w:t>
      </w:r>
      <w:bookmarkStart w:id="11" w:name="P376"/>
      <w:bookmarkEnd w:id="11"/>
      <w:r w:rsidRPr="00F56D6D">
        <w:rPr>
          <w:rFonts w:ascii="Times New Roman" w:hAnsi="Times New Roman"/>
          <w:position w:val="-2"/>
        </w:rPr>
        <w:t>Основанием для начала административной процедуры являются подготовленные и направленные на рассмотрение Главе Администрации проекты постановлений Администрации о постановке на учет либо об отказе в постановке на учет и направление его заявителю.</w:t>
      </w:r>
    </w:p>
    <w:p w:rsidR="0027525D" w:rsidRPr="00F56D6D" w:rsidRDefault="0027525D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3.18. Подготовленные проекты постановлений Администрации о постановке на учет заявителя или об отказе в постановке на учет заявителя направляется на рассмотрение и подпись Главе Администрации</w:t>
      </w:r>
      <w:r w:rsidRPr="00F56D6D">
        <w:rPr>
          <w:rFonts w:ascii="Times New Roman" w:hAnsi="Times New Roman"/>
          <w:position w:val="-2"/>
          <w:lang w:eastAsia="ru-RU"/>
        </w:rPr>
        <w:t>.</w:t>
      </w:r>
    </w:p>
    <w:p w:rsidR="0027525D" w:rsidRPr="00F56D6D" w:rsidRDefault="0027525D" w:rsidP="00542A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</w:rPr>
        <w:t xml:space="preserve">Глава Администрации рассматривает подготовленные проекты постановлений Администрации о постановке на учет заявителя или об отказе в постановке на учет заявителя и подписывает их, </w:t>
      </w:r>
      <w:r w:rsidRPr="00F56D6D">
        <w:rPr>
          <w:rFonts w:ascii="Times New Roman" w:hAnsi="Times New Roman"/>
          <w:position w:val="-2"/>
          <w:lang w:eastAsia="ru-RU"/>
        </w:rPr>
        <w:t>и передает на регистрацию специалисту Администрации, ответственному за регистрацию муниципальных правовых актов Администрации.</w:t>
      </w:r>
    </w:p>
    <w:p w:rsidR="0027525D" w:rsidRPr="00F56D6D" w:rsidRDefault="0027525D" w:rsidP="000144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F56D6D">
        <w:rPr>
          <w:rFonts w:ascii="Times New Roman" w:hAnsi="Times New Roman"/>
          <w:position w:val="-2"/>
          <w:lang w:eastAsia="ru-RU"/>
        </w:rPr>
        <w:t xml:space="preserve">Специалист Администрации, ответственный за регистрацию муниципальных правовых актов Администрации регистрирует </w:t>
      </w:r>
      <w:r w:rsidRPr="00F56D6D">
        <w:rPr>
          <w:rFonts w:ascii="Times New Roman" w:hAnsi="Times New Roman"/>
          <w:position w:val="-2"/>
        </w:rPr>
        <w:t>постановления Администрации о постановке на учет заявителя или об отказе в постановке на учет заявителя и передает их ответственному исполнителю для направления заявителю</w:t>
      </w:r>
      <w:r w:rsidRPr="00F56D6D">
        <w:rPr>
          <w:rFonts w:ascii="Times New Roman" w:hAnsi="Times New Roman"/>
          <w:position w:val="-2"/>
          <w:lang w:eastAsia="ru-RU"/>
        </w:rPr>
        <w:t>.</w:t>
      </w:r>
    </w:p>
    <w:p w:rsidR="0027525D" w:rsidRPr="00F56D6D" w:rsidRDefault="0027525D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Указанное административное действие не может превышать 10 рабочих дней со дня поступления на рассмотрение Главе Администрации проектов постановлений Администрации о постановке на учет либо об отказе в постановке на учет и направление его заявителю.</w:t>
      </w:r>
    </w:p>
    <w:p w:rsidR="0027525D" w:rsidRPr="00F56D6D" w:rsidRDefault="0027525D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Ответственный исполнитель в течение 1 рабочего дня со дня подписания главой Администрации постановления Администрации о постановке на учет заявителя или об отказе в постановке на учет заявителя извещает заявителя о необходимости получения результата предоставления муниципальной услуги с указанием времени и места получения по телефону.</w:t>
      </w:r>
    </w:p>
    <w:p w:rsidR="0027525D" w:rsidRPr="00F56D6D" w:rsidRDefault="0027525D" w:rsidP="00542ADA">
      <w:pPr>
        <w:pStyle w:val="BodyText"/>
        <w:tabs>
          <w:tab w:val="left" w:pos="720"/>
        </w:tabs>
        <w:spacing w:after="0"/>
        <w:ind w:firstLine="56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Прибывший в назначенный день заявитель предъявляет документы, удостоверяющие личность.</w:t>
      </w:r>
    </w:p>
    <w:p w:rsidR="0027525D" w:rsidRPr="00F56D6D" w:rsidRDefault="0027525D" w:rsidP="00542ADA">
      <w:pPr>
        <w:pStyle w:val="BodyText"/>
        <w:spacing w:after="0"/>
        <w:ind w:firstLine="56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27525D" w:rsidRPr="00F56D6D" w:rsidRDefault="0027525D" w:rsidP="00542ADA">
      <w:pPr>
        <w:pStyle w:val="BodyText"/>
        <w:spacing w:after="0"/>
        <w:ind w:firstLine="56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 xml:space="preserve">После внесения этих данных в журнал, ответственный исполнитель выдает </w:t>
      </w:r>
      <w:r w:rsidRPr="00F56D6D">
        <w:rPr>
          <w:position w:val="-2"/>
          <w:sz w:val="22"/>
          <w:szCs w:val="22"/>
        </w:rPr>
        <w:t>постановление Администрации о постановке на учет заявителя либо об отказе в постановке на учет заявителя</w:t>
      </w:r>
      <w:r w:rsidRPr="00F56D6D">
        <w:rPr>
          <w:color w:val="000000"/>
          <w:position w:val="-2"/>
          <w:sz w:val="22"/>
          <w:szCs w:val="22"/>
        </w:rPr>
        <w:t>.</w:t>
      </w:r>
    </w:p>
    <w:p w:rsidR="0027525D" w:rsidRPr="00F56D6D" w:rsidRDefault="0027525D" w:rsidP="00542ADA">
      <w:pPr>
        <w:pStyle w:val="BodyText"/>
        <w:spacing w:after="0"/>
        <w:ind w:firstLine="56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В случае, если заявитель не явился в назначенный день, ответственный исполнитель в течение 2 рабочих дней по почтовому адресу, указанному в заявлении, направляет заявителю</w:t>
      </w:r>
      <w:r w:rsidRPr="00F56D6D">
        <w:rPr>
          <w:position w:val="-2"/>
          <w:sz w:val="22"/>
          <w:szCs w:val="22"/>
        </w:rPr>
        <w:t xml:space="preserve"> заказным письмом с уведомлением о вручении</w:t>
      </w:r>
      <w:r w:rsidRPr="00F56D6D">
        <w:rPr>
          <w:color w:val="000000"/>
          <w:position w:val="-2"/>
          <w:sz w:val="22"/>
          <w:szCs w:val="22"/>
        </w:rPr>
        <w:t xml:space="preserve"> вместе с сопроводительным письмом подписанным главой Администрации </w:t>
      </w:r>
      <w:r w:rsidRPr="00F56D6D">
        <w:rPr>
          <w:position w:val="-2"/>
          <w:sz w:val="22"/>
          <w:szCs w:val="22"/>
        </w:rPr>
        <w:t>постановление Администрации о постановке на учет заявителя либо об отказе в постановке на учет заявителя, с указанием оснований для отказа</w:t>
      </w:r>
      <w:r w:rsidRPr="00F56D6D">
        <w:rPr>
          <w:color w:val="000000"/>
          <w:position w:val="-2"/>
          <w:sz w:val="22"/>
          <w:szCs w:val="22"/>
        </w:rPr>
        <w:t>.</w:t>
      </w:r>
    </w:p>
    <w:p w:rsidR="0027525D" w:rsidRPr="00F56D6D" w:rsidRDefault="0027525D" w:rsidP="00542ADA">
      <w:pPr>
        <w:pStyle w:val="BodyText"/>
        <w:tabs>
          <w:tab w:val="center" w:pos="3299"/>
          <w:tab w:val="left" w:pos="4605"/>
          <w:tab w:val="left" w:pos="5805"/>
          <w:tab w:val="right" w:pos="9407"/>
        </w:tabs>
        <w:spacing w:after="0"/>
        <w:ind w:firstLine="567"/>
        <w:jc w:val="both"/>
        <w:rPr>
          <w:position w:val="-2"/>
          <w:sz w:val="22"/>
          <w:szCs w:val="22"/>
        </w:rPr>
      </w:pPr>
      <w:r w:rsidRPr="00F56D6D">
        <w:rPr>
          <w:color w:val="000000"/>
          <w:position w:val="-2"/>
          <w:sz w:val="22"/>
          <w:szCs w:val="22"/>
        </w:rPr>
        <w:t>При этом в журнале учета заявлений и выдачи результата предоставления муниципальной услуги в графе «Примечание» ответственный исполнитель, фиксирует дату и исходящий номер сопроводительного письма или уведомления.</w:t>
      </w:r>
    </w:p>
    <w:p w:rsidR="0027525D" w:rsidRPr="00F56D6D" w:rsidRDefault="0027525D" w:rsidP="00DD57D4">
      <w:pPr>
        <w:pStyle w:val="ConsPlusNormal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По выбору заявителя постановление Администрации о постановке на учет заявителя или об отказе в постановке на учет заявителя направляется ему в виде электронного документа, подписанного квалифицированной электронной подписью, посредством Единого портала, Регионального портала, размещения на официальном сайте Администрации, ссылка на который направляется Администрацией заявителю посредством официальной электронной почты, а также направляется посредством официальной электронной почты.</w:t>
      </w:r>
    </w:p>
    <w:p w:rsidR="0027525D" w:rsidRPr="00F56D6D" w:rsidRDefault="0027525D" w:rsidP="00E52ACD">
      <w:pPr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3.19. Указанное административное действие не может превышать 5 рабочих дней со дня подписания главой Администрации постановления Администрации о постановке на учет заявителя или об отказе в постановке на учет заявителя.</w:t>
      </w:r>
    </w:p>
    <w:p w:rsidR="0027525D" w:rsidRPr="00F56D6D" w:rsidRDefault="0027525D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соглашением о взаимодействии.</w:t>
      </w:r>
    </w:p>
    <w:p w:rsidR="0027525D" w:rsidRPr="00F56D6D" w:rsidRDefault="0027525D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3.20. Результатом административной процедуры является подписанное, зарегистрированное и направленное заявителю постановление Администрации о постановке на учет заявителя либо об отказе в постановке на учет заявителя.</w:t>
      </w:r>
    </w:p>
    <w:p w:rsidR="0027525D" w:rsidRPr="00F56D6D" w:rsidRDefault="0027525D" w:rsidP="00E52ACD">
      <w:pPr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Датой и временем постановки на учет считаются дата и время подачи заявителем заявления и документов.</w:t>
      </w:r>
    </w:p>
    <w:p w:rsidR="0027525D" w:rsidRPr="00F56D6D" w:rsidRDefault="0027525D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 xml:space="preserve">3.21. Критерием для выдачи результата предоставления муниципальной услуги является </w:t>
      </w:r>
      <w:r w:rsidRPr="00F56D6D">
        <w:rPr>
          <w:rFonts w:ascii="Times New Roman" w:hAnsi="Times New Roman"/>
          <w:position w:val="-2"/>
          <w:lang w:eastAsia="ru-RU"/>
        </w:rPr>
        <w:t xml:space="preserve">наличие зарегистрированного </w:t>
      </w:r>
      <w:r w:rsidRPr="00F56D6D">
        <w:rPr>
          <w:rFonts w:ascii="Times New Roman" w:hAnsi="Times New Roman"/>
          <w:position w:val="-2"/>
        </w:rPr>
        <w:t>постановления Администрации о постановке на учет заявителя либо об отказе в постановке на учет заявителя.</w:t>
      </w:r>
    </w:p>
    <w:p w:rsidR="0027525D" w:rsidRPr="00F56D6D" w:rsidRDefault="0027525D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3.22. Способом фиксации административного  является расписка заявителя в получении постановления Администрации о постановке на учет заявителя либо об отказе в постановке на учет заявителя или отметка в журнале исходящей корреспонденции о направлении постановления Администрации о постановке на учет заявителя либо об отказе в постановке на учет заявителя посредством почтового отправления,</w:t>
      </w:r>
      <w:r w:rsidRPr="00F56D6D">
        <w:rPr>
          <w:rFonts w:ascii="Times New Roman" w:hAnsi="Times New Roman"/>
          <w:position w:val="-2"/>
          <w:lang w:eastAsia="ru-RU"/>
        </w:rPr>
        <w:t xml:space="preserve"> Единого портала, Регионального портала</w:t>
      </w:r>
      <w:r w:rsidRPr="00F56D6D">
        <w:rPr>
          <w:rFonts w:ascii="Times New Roman" w:hAnsi="Times New Roman"/>
          <w:position w:val="-2"/>
        </w:rPr>
        <w:t>, официального сайта Администрации, официальной электронной почты.</w:t>
      </w:r>
    </w:p>
    <w:p w:rsidR="0027525D" w:rsidRPr="00F56D6D" w:rsidRDefault="0027525D" w:rsidP="00542ADA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3.23. Максимальный срок выполнения административного действия - 15 рабочих дней со дня подготовки проекта постановления Администрации о постановке на учет заявителя или об отказе в постановке на учет заявителя.</w:t>
      </w:r>
    </w:p>
    <w:p w:rsidR="0027525D" w:rsidRPr="00F56D6D" w:rsidRDefault="0027525D" w:rsidP="00DA180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C63EDB">
      <w:pPr>
        <w:pStyle w:val="ConsPlusNormal"/>
        <w:ind w:firstLine="567"/>
        <w:jc w:val="center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27525D" w:rsidRPr="00F56D6D" w:rsidRDefault="0027525D" w:rsidP="00DA180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3.24.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3.25. При обращении об исправлении технической ошибки заявитель представляет: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заявление об исправлении технической ошибки;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Заявление об исправлении технической ошибки регистрируется специалистом Администрации, ответственным за прием и регистрацию заявления и документов и передается ответственному исполнителю, в установленном порядке.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3.26.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(отсутствие) опечатки и (или) ошибки.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издания постановления Администрации о внесении изменений в постановление Администрации, указанное в пункте 2.3. Административного регламента.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Ответственный исполнитель передает подготовленное постановление Администрации о внесении изменений в постановление Администрации 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Глава Администрации подписывает постановление Администрации о внесении изменений в постановление Администрации 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3.27.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3.28.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а) в случае наличия технической ошибки в выданном в результате предоставления муниципальной услуги документе - постановление Администрации о внесении изменений в постановление Администрации о постановке на учет либо об отказе в постановке на учет;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3.29.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27525D" w:rsidRPr="00F56D6D" w:rsidRDefault="0027525D" w:rsidP="00C63EDB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а) в случае наличия технической ошибки в выданном в результате предоставления муниципальной услуги документе - постановление Администрации о внесении изменений в постановление Администрации о постановке на учет либо об отказе в постановке на учет;</w:t>
      </w:r>
    </w:p>
    <w:p w:rsidR="0027525D" w:rsidRPr="00F56D6D" w:rsidRDefault="0027525D" w:rsidP="00C63ED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27525D" w:rsidRPr="00F56D6D" w:rsidRDefault="0027525D" w:rsidP="00FA720D">
      <w:pPr>
        <w:pStyle w:val="ConsPlusNormal"/>
        <w:ind w:firstLine="567"/>
        <w:jc w:val="both"/>
        <w:rPr>
          <w:rFonts w:ascii="Times New Roman" w:hAnsi="Times New Roman"/>
        </w:rPr>
      </w:pPr>
    </w:p>
    <w:p w:rsidR="0027525D" w:rsidRPr="00F56D6D" w:rsidRDefault="0027525D" w:rsidP="00A061AF">
      <w:pPr>
        <w:tabs>
          <w:tab w:val="num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position w:val="-2"/>
        </w:rPr>
      </w:pPr>
      <w:bookmarkStart w:id="12" w:name="P387"/>
      <w:bookmarkEnd w:id="12"/>
      <w:r w:rsidRPr="00F56D6D">
        <w:rPr>
          <w:rFonts w:ascii="Times New Roman" w:hAnsi="Times New Roman"/>
          <w:b/>
          <w:position w:val="-2"/>
        </w:rPr>
        <w:t>Особенности предоставления муниципальной услуги в МФЦ.</w:t>
      </w:r>
    </w:p>
    <w:p w:rsidR="0027525D" w:rsidRPr="00F56D6D" w:rsidRDefault="0027525D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3.30. Заявление и документы могут быть поданы через МФЦ в соответствии с соглашением о взаимодействии, заключенным между МФЦ и Администрацией, со дня вступления в силу соглашения о взаимодействии.</w:t>
      </w:r>
    </w:p>
    <w:p w:rsidR="0027525D" w:rsidRPr="00F56D6D" w:rsidRDefault="0027525D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Основанием для начала административной процедуры является поступление в МФЦ заявления и документов.</w:t>
      </w:r>
    </w:p>
    <w:p w:rsidR="0027525D" w:rsidRPr="00F56D6D" w:rsidRDefault="0027525D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Специалист МФЦ принимает от заявителя заявление и документы и регистрирует их.</w:t>
      </w:r>
    </w:p>
    <w:p w:rsidR="0027525D" w:rsidRPr="00F56D6D" w:rsidRDefault="0027525D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При приеме у заявителя заявления и документов специалист МФЦ:</w:t>
      </w:r>
    </w:p>
    <w:p w:rsidR="0027525D" w:rsidRPr="00F56D6D" w:rsidRDefault="0027525D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проверяет правильность заполнения заявления в соответствии с требованиями, установленными законодательством;</w:t>
      </w:r>
    </w:p>
    <w:p w:rsidR="0027525D" w:rsidRPr="00F56D6D" w:rsidRDefault="0027525D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 xml:space="preserve">- выдает расписку о принятии заявления с описью представленных документов и указанием срока получения результата предоставления муниципальной услуги. </w:t>
      </w:r>
    </w:p>
    <w:p w:rsidR="0027525D" w:rsidRPr="00F56D6D" w:rsidRDefault="0027525D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Срок выполнения данного административного действия не более 30 минут.</w:t>
      </w:r>
    </w:p>
    <w:p w:rsidR="0027525D" w:rsidRPr="00F56D6D" w:rsidRDefault="0027525D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Передачу и доставку заявления и документов из МФЦ в Администрацию осуществляет специалист МФЦ – курьер. Курьер передает заявление и документы специалисту Администрации ответственному за прием и регистрацию документов по предоставлению муниципальной услуги, в порядке и сроки, предусмотренные соглашением о взаимодействии.</w:t>
      </w:r>
    </w:p>
    <w:p w:rsidR="0027525D" w:rsidRPr="00F56D6D" w:rsidRDefault="0027525D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Передача заявления и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 получения.</w:t>
      </w:r>
    </w:p>
    <w:p w:rsidR="0027525D" w:rsidRPr="00F56D6D" w:rsidRDefault="0027525D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Специалист Администрации, ответственный за прием и регистрацию документов по предоставлению муниципальной услуги, регистрирует заявление и документы в установленном порядке в день передачи курьером заявления и документов заявителя из МФЦ в Администрацию.</w:t>
      </w:r>
    </w:p>
    <w:p w:rsidR="0027525D" w:rsidRPr="00F56D6D" w:rsidRDefault="0027525D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Результат предоставления муниципальной услуги направляется заявителю одним из способов, указанным им в заявлении.</w:t>
      </w:r>
    </w:p>
    <w:p w:rsidR="0027525D" w:rsidRPr="00F56D6D" w:rsidRDefault="0027525D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При выдаче заявителю результата предоставления муниципальной услуги специалист МФЦ проверяет документ, удостоверяющий личность, и документ, подтверждающий полномочия на осуществление действий от имени заявителя в соответствии с законодательством Российской Федерации. Заявителю  выдается результат предоставления муниципальной услуги под подпись с указанием даты его получения.</w:t>
      </w:r>
    </w:p>
    <w:p w:rsidR="0027525D" w:rsidRPr="00F56D6D" w:rsidRDefault="0027525D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В случае неявки заявителя в МФЦ в течение 30 дней со дня окончания срока получения результата предоставления муниципальной услуги, МФЦ курьером отправляет документы в Администрацию под подпись с сопроводительным письмом.</w:t>
      </w:r>
    </w:p>
    <w:p w:rsidR="0027525D" w:rsidRPr="00F56D6D" w:rsidRDefault="0027525D" w:rsidP="00FA720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27525D" w:rsidRPr="00F56D6D" w:rsidRDefault="0027525D" w:rsidP="005950B0">
      <w:pPr>
        <w:pStyle w:val="ConsPlusNormal"/>
        <w:ind w:firstLine="567"/>
        <w:jc w:val="center"/>
        <w:outlineLvl w:val="1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>4. Формы контроля за исполнением</w:t>
      </w:r>
      <w:r w:rsidRPr="00F56D6D">
        <w:rPr>
          <w:rFonts w:ascii="Times New Roman" w:hAnsi="Times New Roman"/>
          <w:b/>
          <w:position w:val="-2"/>
          <w:lang w:eastAsia="ar-SA"/>
        </w:rPr>
        <w:t xml:space="preserve"> Административного</w:t>
      </w:r>
      <w:r w:rsidRPr="00F56D6D">
        <w:rPr>
          <w:rFonts w:ascii="Times New Roman" w:hAnsi="Times New Roman"/>
          <w:b/>
          <w:position w:val="-2"/>
        </w:rPr>
        <w:t xml:space="preserve"> регламента</w:t>
      </w:r>
    </w:p>
    <w:p w:rsidR="0027525D" w:rsidRPr="00F56D6D" w:rsidRDefault="0027525D" w:rsidP="005950B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950B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</w:t>
      </w:r>
      <w:r w:rsidRPr="00F56D6D">
        <w:rPr>
          <w:rFonts w:ascii="Times New Roman" w:hAnsi="Times New Roman"/>
          <w:position w:val="-2"/>
        </w:rPr>
        <w:br/>
        <w:t>по предоставлению муниципальной услуги, за принятием решений, связанных</w:t>
      </w:r>
      <w:r w:rsidRPr="00F56D6D">
        <w:rPr>
          <w:rFonts w:ascii="Times New Roman" w:hAnsi="Times New Roman"/>
          <w:position w:val="-2"/>
        </w:rPr>
        <w:br/>
        <w:t>с предоставлением муниципальной услуги осуществляется постоянно 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27525D" w:rsidRPr="00F56D6D" w:rsidRDefault="0027525D" w:rsidP="005950B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Текущий контроль осуществляется путем проведения проверок</w:t>
      </w:r>
      <w:r w:rsidRPr="00F56D6D">
        <w:rPr>
          <w:rFonts w:ascii="Times New Roman" w:hAnsi="Times New Roman"/>
          <w:color w:val="92D050"/>
          <w:position w:val="-2"/>
        </w:rPr>
        <w:t xml:space="preserve"> </w:t>
      </w:r>
      <w:r w:rsidRPr="00F56D6D">
        <w:rPr>
          <w:rFonts w:ascii="Times New Roman" w:hAnsi="Times New Roman"/>
          <w:position w:val="-2"/>
        </w:rPr>
        <w:t xml:space="preserve">исполнения положений </w:t>
      </w:r>
      <w:r w:rsidRPr="00F56D6D">
        <w:rPr>
          <w:rFonts w:ascii="Times New Roman" w:hAnsi="Times New Roman"/>
          <w:position w:val="-2"/>
          <w:lang w:eastAsia="ar-SA"/>
        </w:rPr>
        <w:t>Административного</w:t>
      </w:r>
      <w:r w:rsidRPr="00F56D6D">
        <w:rPr>
          <w:rFonts w:ascii="Times New Roman" w:hAnsi="Times New Roman"/>
          <w:position w:val="-2"/>
        </w:rPr>
        <w:t xml:space="preserve">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27525D" w:rsidRPr="00F56D6D" w:rsidRDefault="0027525D" w:rsidP="005950B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27525D" w:rsidRPr="00F56D6D" w:rsidRDefault="0027525D" w:rsidP="005950B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27525D" w:rsidRPr="00F56D6D" w:rsidRDefault="0027525D" w:rsidP="005950B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Периодичность осуществления проверок определяется главой Администрации.</w:t>
      </w:r>
    </w:p>
    <w:p w:rsidR="0027525D" w:rsidRPr="00F56D6D" w:rsidRDefault="0027525D" w:rsidP="005950B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27525D" w:rsidRPr="00F56D6D" w:rsidRDefault="0027525D" w:rsidP="005950B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Плановые и внеплановые проверки проводятся на основании распоряжений Администрации.</w:t>
      </w:r>
    </w:p>
    <w:p w:rsidR="0027525D" w:rsidRPr="00F56D6D" w:rsidRDefault="0027525D" w:rsidP="005950B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27525D" w:rsidRPr="00F56D6D" w:rsidRDefault="0027525D" w:rsidP="005950B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27525D" w:rsidRPr="00F56D6D" w:rsidRDefault="0027525D" w:rsidP="005950B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4.5. Ответственные исполнители несут персональную ответственность за:</w:t>
      </w:r>
    </w:p>
    <w:p w:rsidR="0027525D" w:rsidRPr="00F56D6D" w:rsidRDefault="0027525D" w:rsidP="005950B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27525D" w:rsidRPr="00F56D6D" w:rsidRDefault="0027525D" w:rsidP="005950B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4.5.2. Соблюдение сроков выполнения административных процедур при предоставлении муниципальной услуги.</w:t>
      </w:r>
    </w:p>
    <w:p w:rsidR="0027525D" w:rsidRPr="00F56D6D" w:rsidRDefault="0027525D" w:rsidP="005950B0">
      <w:pPr>
        <w:pStyle w:val="ConsPlusNormal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>5.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position w:val="-2"/>
        </w:rPr>
      </w:pPr>
    </w:p>
    <w:p w:rsidR="0027525D" w:rsidRPr="00F56D6D" w:rsidRDefault="0027525D" w:rsidP="005950B0">
      <w:pPr>
        <w:pStyle w:val="ConsPlusNormal"/>
        <w:ind w:firstLine="540"/>
        <w:jc w:val="center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F56D6D">
        <w:rPr>
          <w:rFonts w:ascii="Times New Roman" w:hAnsi="Times New Roman"/>
          <w:position w:val="-2"/>
        </w:rPr>
        <w:br/>
        <w:t>указанных в статье 11.1 Федерального закона от 27.07.2010 № 210-ФЗ</w:t>
      </w:r>
      <w:r w:rsidRPr="00F56D6D">
        <w:rPr>
          <w:rFonts w:ascii="Times New Roman" w:hAnsi="Times New Roman"/>
          <w:position w:val="-2"/>
        </w:rPr>
        <w:br/>
        <w:t>«Об организации предоставления государственных и муниципальных услуг»</w:t>
      </w:r>
      <w:r w:rsidRPr="00F56D6D">
        <w:rPr>
          <w:rFonts w:ascii="Times New Roman" w:hAnsi="Times New Roman"/>
          <w:position w:val="-2"/>
        </w:rPr>
        <w:br/>
        <w:t>(далее - Федеральный закон № 210-ФЗ), и в порядке, предусмотренном главой 2.1 Федерального закона № 210-ФЗ.</w:t>
      </w: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27525D" w:rsidRPr="00F56D6D" w:rsidRDefault="0027525D" w:rsidP="005950B0">
      <w:pPr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950B0">
      <w:pPr>
        <w:pStyle w:val="ConsPlusNormal"/>
        <w:ind w:firstLine="540"/>
        <w:jc w:val="center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950B0">
      <w:pPr>
        <w:pStyle w:val="ConsPlusNormal"/>
        <w:ind w:firstLine="539"/>
        <w:jc w:val="center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27525D" w:rsidRPr="00F56D6D" w:rsidRDefault="0027525D" w:rsidP="005950B0">
      <w:pPr>
        <w:pStyle w:val="ConsPlusNormal"/>
        <w:ind w:firstLine="540"/>
        <w:jc w:val="center"/>
        <w:rPr>
          <w:rFonts w:ascii="Times New Roman" w:hAnsi="Times New Roman"/>
          <w:b/>
          <w:position w:val="-2"/>
        </w:rPr>
      </w:pPr>
    </w:p>
    <w:p w:rsidR="0027525D" w:rsidRPr="00F56D6D" w:rsidRDefault="0027525D" w:rsidP="005950B0">
      <w:pPr>
        <w:pStyle w:val="ConsPlusNormal"/>
        <w:ind w:firstLine="540"/>
        <w:jc w:val="center"/>
        <w:rPr>
          <w:rFonts w:ascii="Times New Roman" w:hAnsi="Times New Roman"/>
          <w:b/>
          <w:position w:val="-2"/>
        </w:rPr>
      </w:pPr>
      <w:r w:rsidRPr="00F56D6D">
        <w:rPr>
          <w:rFonts w:ascii="Times New Roman" w:hAnsi="Times New Roman"/>
          <w:b/>
          <w:position w:val="-2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27525D" w:rsidRPr="00F56D6D" w:rsidRDefault="0027525D" w:rsidP="005950B0">
      <w:pPr>
        <w:spacing w:after="0" w:line="240" w:lineRule="auto"/>
        <w:ind w:firstLine="708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Федеральный закон № 210-ФЗ;</w:t>
      </w:r>
    </w:p>
    <w:p w:rsidR="0027525D" w:rsidRPr="00F56D6D" w:rsidRDefault="0027525D" w:rsidP="005950B0">
      <w:pPr>
        <w:spacing w:after="0" w:line="240" w:lineRule="auto"/>
        <w:ind w:firstLine="708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- постановление Правительства Российской Федерации от 20.11.2012</w:t>
      </w:r>
      <w:r w:rsidRPr="00F56D6D">
        <w:rPr>
          <w:rFonts w:ascii="Times New Roman" w:hAnsi="Times New Roman"/>
          <w:position w:val="-2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27525D" w:rsidRPr="00F56D6D" w:rsidRDefault="0027525D" w:rsidP="005950B0">
      <w:pPr>
        <w:spacing w:after="0" w:line="240" w:lineRule="auto"/>
        <w:ind w:firstLine="708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 xml:space="preserve">- постановление Администрации от </w:t>
      </w:r>
      <w:r w:rsidRPr="00F56D6D">
        <w:rPr>
          <w:rFonts w:ascii="Times New Roman" w:hAnsi="Times New Roman"/>
        </w:rPr>
        <w:t>23.10.2018 № 66  «Об утверждении Порядка подачи и рассмотрения жалоб на решения и действия (бездействие) администрации Нижнешкафтинского сельсовета Никольского района Пензенской области, должностных лиц, муниципальных служащих администрации Нижнешкафтинского сельсовета Никольского района Пензенской области при предоставлении муниципальных услуг»;</w:t>
      </w:r>
    </w:p>
    <w:p w:rsidR="0027525D" w:rsidRPr="00F56D6D" w:rsidRDefault="0027525D" w:rsidP="005950B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</w:rPr>
      </w:pPr>
      <w:r w:rsidRPr="00F56D6D">
        <w:rPr>
          <w:rFonts w:ascii="Times New Roman" w:hAnsi="Times New Roman"/>
          <w:position w:val="-2"/>
        </w:rPr>
        <w:t>5.10.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Федерального закона № 210-ФЗ.</w:t>
      </w:r>
    </w:p>
    <w:p w:rsidR="0027525D" w:rsidRPr="00F56D6D" w:rsidRDefault="0027525D" w:rsidP="00F56D6D">
      <w:pPr>
        <w:spacing w:after="0" w:line="240" w:lineRule="auto"/>
        <w:rPr>
          <w:rFonts w:ascii="Times New Roman" w:hAnsi="Times New Roman"/>
        </w:rPr>
      </w:pPr>
    </w:p>
    <w:p w:rsidR="0027525D" w:rsidRPr="00F56D6D" w:rsidRDefault="0027525D" w:rsidP="00FA720D">
      <w:pPr>
        <w:spacing w:after="0" w:line="240" w:lineRule="auto"/>
        <w:jc w:val="right"/>
        <w:rPr>
          <w:rFonts w:ascii="Times New Roman" w:hAnsi="Times New Roman"/>
        </w:rPr>
      </w:pPr>
      <w:r w:rsidRPr="00F56D6D">
        <w:rPr>
          <w:rFonts w:ascii="Times New Roman" w:hAnsi="Times New Roman"/>
        </w:rPr>
        <w:t xml:space="preserve">Приложение </w:t>
      </w:r>
    </w:p>
    <w:p w:rsidR="0027525D" w:rsidRPr="00F56D6D" w:rsidRDefault="0027525D" w:rsidP="00FA720D">
      <w:pPr>
        <w:pStyle w:val="ConsPlusNormal"/>
        <w:ind w:firstLine="567"/>
        <w:jc w:val="right"/>
        <w:rPr>
          <w:rFonts w:ascii="Times New Roman" w:hAnsi="Times New Roman"/>
        </w:rPr>
      </w:pPr>
      <w:r w:rsidRPr="00F56D6D">
        <w:rPr>
          <w:rFonts w:ascii="Times New Roman" w:hAnsi="Times New Roman"/>
        </w:rPr>
        <w:t>к административному регламенту</w:t>
      </w:r>
    </w:p>
    <w:p w:rsidR="0027525D" w:rsidRPr="00F56D6D" w:rsidRDefault="0027525D" w:rsidP="00FA720D">
      <w:pPr>
        <w:pStyle w:val="ConsPlusNormal"/>
        <w:ind w:firstLine="567"/>
        <w:jc w:val="right"/>
        <w:rPr>
          <w:rFonts w:ascii="Times New Roman" w:hAnsi="Times New Roman"/>
        </w:rPr>
      </w:pPr>
      <w:r w:rsidRPr="00F56D6D">
        <w:rPr>
          <w:rFonts w:ascii="Times New Roman" w:hAnsi="Times New Roman"/>
        </w:rPr>
        <w:t>предоставления муниципальной услуги</w:t>
      </w:r>
    </w:p>
    <w:p w:rsidR="0027525D" w:rsidRPr="00F56D6D" w:rsidRDefault="0027525D" w:rsidP="00FA720D">
      <w:pPr>
        <w:pStyle w:val="ConsPlusNormal"/>
        <w:ind w:firstLine="567"/>
        <w:jc w:val="right"/>
        <w:rPr>
          <w:rFonts w:ascii="Times New Roman" w:hAnsi="Times New Roman"/>
        </w:rPr>
      </w:pPr>
      <w:r w:rsidRPr="00F56D6D">
        <w:rPr>
          <w:rFonts w:ascii="Times New Roman" w:hAnsi="Times New Roman"/>
        </w:rPr>
        <w:t>«Постановка на учет граждан, имеющих трех и более детей, имеющих право на</w:t>
      </w:r>
    </w:p>
    <w:p w:rsidR="0027525D" w:rsidRPr="00F56D6D" w:rsidRDefault="0027525D" w:rsidP="00FA720D">
      <w:pPr>
        <w:pStyle w:val="ConsPlusNormal"/>
        <w:ind w:firstLine="567"/>
        <w:jc w:val="right"/>
        <w:rPr>
          <w:rFonts w:ascii="Times New Roman" w:hAnsi="Times New Roman"/>
        </w:rPr>
      </w:pPr>
      <w:r w:rsidRPr="00F56D6D">
        <w:rPr>
          <w:rFonts w:ascii="Times New Roman" w:hAnsi="Times New Roman"/>
        </w:rPr>
        <w:t>предоставление земельных участков в собственность бесплатно,</w:t>
      </w:r>
    </w:p>
    <w:p w:rsidR="0027525D" w:rsidRPr="00F56D6D" w:rsidRDefault="0027525D" w:rsidP="00FA720D">
      <w:pPr>
        <w:pStyle w:val="ConsPlusNormal"/>
        <w:ind w:firstLine="567"/>
        <w:jc w:val="right"/>
        <w:rPr>
          <w:rFonts w:ascii="Times New Roman" w:hAnsi="Times New Roman"/>
        </w:rPr>
      </w:pPr>
      <w:r w:rsidRPr="00F56D6D">
        <w:rPr>
          <w:rFonts w:ascii="Times New Roman" w:hAnsi="Times New Roman"/>
        </w:rPr>
        <w:t xml:space="preserve"> для индивидуального жилищного строительства»</w:t>
      </w:r>
    </w:p>
    <w:p w:rsidR="0027525D" w:rsidRPr="00F56D6D" w:rsidRDefault="0027525D" w:rsidP="00FA720D">
      <w:pPr>
        <w:pStyle w:val="ConsPlusNormal"/>
        <w:ind w:firstLine="567"/>
        <w:jc w:val="center"/>
        <w:rPr>
          <w:rFonts w:ascii="Times New Roman" w:hAnsi="Times New Roman"/>
          <w:b/>
        </w:rPr>
      </w:pPr>
    </w:p>
    <w:p w:rsidR="0027525D" w:rsidRPr="00F56D6D" w:rsidRDefault="0027525D" w:rsidP="00FA720D">
      <w:pPr>
        <w:pStyle w:val="ConsPlusNormal"/>
        <w:ind w:firstLine="567"/>
        <w:jc w:val="center"/>
        <w:rPr>
          <w:rFonts w:ascii="Times New Roman" w:hAnsi="Times New Roman"/>
          <w:b/>
        </w:rPr>
      </w:pPr>
      <w:r w:rsidRPr="00F56D6D">
        <w:rPr>
          <w:rFonts w:ascii="Times New Roman" w:hAnsi="Times New Roman"/>
          <w:b/>
        </w:rPr>
        <w:t>Форма заявления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Times New Roman" w:hAnsi="Times New Roman"/>
          <w:lang w:eastAsia="ru-RU"/>
        </w:rPr>
      </w:pPr>
      <w:r w:rsidRPr="00F56D6D">
        <w:rPr>
          <w:rFonts w:ascii="Times New Roman" w:hAnsi="Times New Roman"/>
          <w:lang w:eastAsia="ru-RU"/>
        </w:rPr>
        <w:t>Главе администрации Нижнешкафтинского сельсовета</w:t>
      </w:r>
    </w:p>
    <w:p w:rsidR="0027525D" w:rsidRPr="00F56D6D" w:rsidRDefault="0027525D" w:rsidP="002105C5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Times New Roman" w:hAnsi="Times New Roman"/>
          <w:lang w:eastAsia="ru-RU"/>
        </w:rPr>
      </w:pPr>
      <w:r w:rsidRPr="00F56D6D">
        <w:rPr>
          <w:rFonts w:ascii="Times New Roman" w:hAnsi="Times New Roman"/>
          <w:lang w:eastAsia="ru-RU"/>
        </w:rPr>
        <w:t xml:space="preserve">Никольского района Пензенской области </w:t>
      </w:r>
    </w:p>
    <w:p w:rsidR="0027525D" w:rsidRPr="00F56D6D" w:rsidRDefault="0027525D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lang w:eastAsia="ru-RU"/>
        </w:rPr>
      </w:pPr>
      <w:r w:rsidRPr="00F56D6D">
        <w:rPr>
          <w:rFonts w:ascii="Times New Roman" w:hAnsi="Times New Roman"/>
          <w:lang w:eastAsia="ru-RU"/>
        </w:rPr>
        <w:t>от ________________________________</w:t>
      </w:r>
    </w:p>
    <w:p w:rsidR="0027525D" w:rsidRPr="00F56D6D" w:rsidRDefault="0027525D" w:rsidP="00E11178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56D6D">
        <w:rPr>
          <w:rFonts w:ascii="Times New Roman" w:hAnsi="Times New Roman" w:cs="Times New Roman"/>
          <w:i/>
          <w:sz w:val="22"/>
          <w:szCs w:val="22"/>
        </w:rPr>
        <w:t xml:space="preserve"> (фамилия, имя, отчество (при наличии) заявителя)</w:t>
      </w:r>
      <w:r w:rsidRPr="00F56D6D">
        <w:rPr>
          <w:rFonts w:ascii="Times New Roman" w:hAnsi="Times New Roman" w:cs="Times New Roman"/>
          <w:i/>
          <w:sz w:val="22"/>
          <w:szCs w:val="22"/>
        </w:rPr>
        <w:br/>
      </w:r>
      <w:r w:rsidRPr="00F56D6D">
        <w:rPr>
          <w:rFonts w:ascii="Times New Roman" w:hAnsi="Times New Roman" w:cs="Times New Roman"/>
          <w:sz w:val="22"/>
          <w:szCs w:val="22"/>
        </w:rPr>
        <w:t>дата рождения: _____________________</w:t>
      </w:r>
    </w:p>
    <w:p w:rsidR="0027525D" w:rsidRPr="00F56D6D" w:rsidRDefault="0027525D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lang w:eastAsia="ru-RU"/>
        </w:rPr>
      </w:pPr>
      <w:r w:rsidRPr="00F56D6D">
        <w:rPr>
          <w:rFonts w:ascii="Times New Roman" w:hAnsi="Times New Roman"/>
          <w:lang w:eastAsia="ru-RU"/>
        </w:rPr>
        <w:t>паспортные данные: _________________</w:t>
      </w:r>
    </w:p>
    <w:p w:rsidR="0027525D" w:rsidRPr="00F56D6D" w:rsidRDefault="0027525D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lang w:eastAsia="ru-RU"/>
        </w:rPr>
      </w:pPr>
      <w:r w:rsidRPr="00F56D6D">
        <w:rPr>
          <w:rFonts w:ascii="Times New Roman" w:hAnsi="Times New Roman"/>
          <w:lang w:eastAsia="ru-RU"/>
        </w:rPr>
        <w:t>выдан _____________________________</w:t>
      </w:r>
    </w:p>
    <w:p w:rsidR="0027525D" w:rsidRPr="00F56D6D" w:rsidRDefault="0027525D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lang w:eastAsia="ru-RU"/>
        </w:rPr>
      </w:pPr>
      <w:r w:rsidRPr="00F56D6D">
        <w:rPr>
          <w:rFonts w:ascii="Times New Roman" w:hAnsi="Times New Roman"/>
          <w:lang w:eastAsia="ru-RU"/>
        </w:rPr>
        <w:t>адрес регистрации: __________________</w:t>
      </w:r>
    </w:p>
    <w:p w:rsidR="0027525D" w:rsidRPr="00F56D6D" w:rsidRDefault="0027525D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lang w:eastAsia="ru-RU"/>
        </w:rPr>
      </w:pPr>
      <w:r w:rsidRPr="00F56D6D">
        <w:rPr>
          <w:rFonts w:ascii="Times New Roman" w:hAnsi="Times New Roman"/>
          <w:lang w:eastAsia="ru-RU"/>
        </w:rPr>
        <w:t>тел.: ______________________________</w:t>
      </w:r>
    </w:p>
    <w:p w:rsidR="0027525D" w:rsidRPr="00F56D6D" w:rsidRDefault="0027525D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lang w:eastAsia="ru-RU"/>
        </w:rPr>
      </w:pPr>
      <w:r w:rsidRPr="00F56D6D">
        <w:rPr>
          <w:rFonts w:ascii="Times New Roman" w:hAnsi="Times New Roman"/>
          <w:lang w:eastAsia="ru-RU"/>
        </w:rPr>
        <w:t>адрес электронной почты: ___________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Times New Roman" w:hAnsi="Times New Roman"/>
          <w:lang w:eastAsia="ru-RU"/>
        </w:rPr>
      </w:pP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lang w:eastAsia="ru-RU"/>
        </w:rPr>
      </w:pPr>
      <w:r w:rsidRPr="00F56D6D">
        <w:rPr>
          <w:rFonts w:ascii="Times New Roman" w:hAnsi="Times New Roman"/>
          <w:b/>
          <w:lang w:eastAsia="ru-RU"/>
        </w:rPr>
        <w:t>ЗАЯВЛЕНИЕ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lang w:eastAsia="ru-RU"/>
        </w:rPr>
      </w:pPr>
      <w:r w:rsidRPr="00F56D6D">
        <w:rPr>
          <w:rFonts w:ascii="Times New Roman" w:hAnsi="Times New Roman"/>
          <w:b/>
          <w:lang w:eastAsia="ru-RU"/>
        </w:rPr>
        <w:t>о постановке на учет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lang w:eastAsia="ru-RU"/>
        </w:rPr>
      </w:pP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lang w:eastAsia="ru-RU"/>
        </w:rPr>
      </w:pPr>
      <w:r w:rsidRPr="00F56D6D">
        <w:rPr>
          <w:rFonts w:ascii="Times New Roman" w:hAnsi="Times New Roman"/>
          <w:lang w:eastAsia="ru-RU"/>
        </w:rPr>
        <w:t xml:space="preserve">Прошу Вас поставить на учет для дальнейшего предоставления земельного участка в собственность бесплатно для индивидуального жилищного  строительства в соответствии со </w:t>
      </w:r>
      <w:hyperlink r:id="rId16" w:history="1">
        <w:r w:rsidRPr="00F56D6D">
          <w:rPr>
            <w:rFonts w:ascii="Times New Roman" w:hAnsi="Times New Roman"/>
            <w:lang w:eastAsia="ru-RU"/>
          </w:rPr>
          <w:t>статьей 4</w:t>
        </w:r>
      </w:hyperlink>
      <w:r w:rsidRPr="00F56D6D">
        <w:rPr>
          <w:rFonts w:ascii="Times New Roman" w:hAnsi="Times New Roman"/>
          <w:lang w:eastAsia="ru-RU"/>
        </w:rPr>
        <w:t xml:space="preserve"> Закона Пензенской области от 04.03.2015 № 2693-ЗПО «О регулировании земельных отношений на территории Пензенской области» мою семью, состоящую из: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lang w:eastAsia="ru-RU"/>
        </w:rPr>
      </w:pPr>
      <w:r w:rsidRPr="00F56D6D">
        <w:rPr>
          <w:rFonts w:ascii="Times New Roman" w:hAnsi="Times New Roman"/>
          <w:lang w:eastAsia="ru-RU"/>
        </w:rPr>
        <w:t>1._______________________________________________________________________,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F56D6D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lang w:eastAsia="ru-RU"/>
        </w:rPr>
      </w:pPr>
      <w:r w:rsidRPr="00F56D6D">
        <w:rPr>
          <w:rFonts w:ascii="Times New Roman" w:hAnsi="Times New Roman"/>
          <w:lang w:eastAsia="ru-RU"/>
        </w:rPr>
        <w:t>2._______________________________________________________________________,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F56D6D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lang w:eastAsia="ru-RU"/>
        </w:rPr>
      </w:pPr>
      <w:r w:rsidRPr="00F56D6D">
        <w:rPr>
          <w:rFonts w:ascii="Times New Roman" w:hAnsi="Times New Roman"/>
          <w:lang w:eastAsia="ru-RU"/>
        </w:rPr>
        <w:t>3._______________________________________________________________________,</w:t>
      </w:r>
    </w:p>
    <w:p w:rsidR="0027525D" w:rsidRPr="00F56D6D" w:rsidRDefault="0027525D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F56D6D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27525D" w:rsidRPr="00F56D6D" w:rsidRDefault="0027525D" w:rsidP="00E1117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lang w:eastAsia="ru-RU"/>
        </w:rPr>
      </w:pPr>
    </w:p>
    <w:p w:rsidR="0027525D" w:rsidRPr="00F56D6D" w:rsidRDefault="0027525D" w:rsidP="00E1117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lang w:eastAsia="ru-RU"/>
        </w:rPr>
      </w:pPr>
      <w:r w:rsidRPr="00F56D6D">
        <w:rPr>
          <w:rFonts w:ascii="Times New Roman" w:hAnsi="Times New Roman"/>
          <w:lang w:eastAsia="ru-RU"/>
        </w:rPr>
        <w:t>Цель использования земельного участка – для индивидуального жилищного строительства.</w:t>
      </w:r>
    </w:p>
    <w:p w:rsidR="0027525D" w:rsidRPr="00F56D6D" w:rsidRDefault="0027525D" w:rsidP="00E1117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lang w:eastAsia="ru-RU"/>
        </w:rPr>
      </w:pPr>
      <w:r w:rsidRPr="00F56D6D">
        <w:rPr>
          <w:rFonts w:ascii="Times New Roman" w:hAnsi="Times New Roman"/>
          <w:lang w:eastAsia="ru-RU"/>
        </w:rPr>
        <w:t>Результат услуги прошу выдать: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8505"/>
      </w:tblGrid>
      <w:tr w:rsidR="0027525D" w:rsidRPr="00F56D6D" w:rsidTr="00064084">
        <w:trPr>
          <w:trHeight w:val="394"/>
        </w:trPr>
        <w:tc>
          <w:tcPr>
            <w:tcW w:w="913" w:type="dxa"/>
          </w:tcPr>
          <w:p w:rsidR="0027525D" w:rsidRPr="00F56D6D" w:rsidRDefault="0027525D" w:rsidP="00E11178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F56D6D">
              <w:rPr>
                <w:rFonts w:ascii="Times New Roman" w:hAnsi="Times New Roman"/>
              </w:rPr>
              <w:t>1.</w:t>
            </w:r>
          </w:p>
        </w:tc>
        <w:tc>
          <w:tcPr>
            <w:tcW w:w="8505" w:type="dxa"/>
          </w:tcPr>
          <w:p w:rsidR="0027525D" w:rsidRPr="00F56D6D" w:rsidRDefault="0027525D" w:rsidP="000073F1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F56D6D">
              <w:rPr>
                <w:rFonts w:ascii="Times New Roman" w:hAnsi="Times New Roman"/>
                <w:position w:val="-2"/>
              </w:rPr>
              <w:t>в виде электронного документа, предоставленного посредством Единого портала, Регионального портала</w:t>
            </w:r>
          </w:p>
        </w:tc>
      </w:tr>
      <w:tr w:rsidR="0027525D" w:rsidRPr="00F56D6D" w:rsidTr="00064084">
        <w:trPr>
          <w:trHeight w:val="435"/>
        </w:trPr>
        <w:tc>
          <w:tcPr>
            <w:tcW w:w="913" w:type="dxa"/>
          </w:tcPr>
          <w:p w:rsidR="0027525D" w:rsidRPr="00F56D6D" w:rsidRDefault="0027525D" w:rsidP="00E11178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F56D6D">
              <w:rPr>
                <w:rFonts w:ascii="Times New Roman" w:hAnsi="Times New Roman"/>
              </w:rPr>
              <w:t>2.</w:t>
            </w:r>
          </w:p>
        </w:tc>
        <w:tc>
          <w:tcPr>
            <w:tcW w:w="8505" w:type="dxa"/>
          </w:tcPr>
          <w:p w:rsidR="0027525D" w:rsidRPr="00F56D6D" w:rsidRDefault="0027525D" w:rsidP="00A22BEA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F56D6D">
              <w:rPr>
                <w:rFonts w:ascii="Times New Roman" w:hAnsi="Times New Roman"/>
                <w:position w:val="-2"/>
              </w:rPr>
              <w:t>в виде электронного документа, размещенного на официальном сайте Администрации, ссылка на который направляется Администрацией посредством электронной почты</w:t>
            </w:r>
          </w:p>
        </w:tc>
      </w:tr>
      <w:tr w:rsidR="0027525D" w:rsidRPr="00F56D6D" w:rsidTr="000073F1">
        <w:tc>
          <w:tcPr>
            <w:tcW w:w="913" w:type="dxa"/>
          </w:tcPr>
          <w:p w:rsidR="0027525D" w:rsidRPr="00F56D6D" w:rsidRDefault="0027525D" w:rsidP="00E11178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F56D6D">
              <w:rPr>
                <w:rFonts w:ascii="Times New Roman" w:hAnsi="Times New Roman"/>
              </w:rPr>
              <w:t>3.</w:t>
            </w:r>
          </w:p>
        </w:tc>
        <w:tc>
          <w:tcPr>
            <w:tcW w:w="8505" w:type="dxa"/>
          </w:tcPr>
          <w:p w:rsidR="0027525D" w:rsidRPr="00F56D6D" w:rsidRDefault="0027525D" w:rsidP="00E11178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F56D6D">
              <w:rPr>
                <w:rFonts w:ascii="Times New Roman" w:hAnsi="Times New Roman"/>
                <w:position w:val="-2"/>
              </w:rPr>
              <w:t>в виде электронного документа, который направляется Администрацией заявителю посредством официальной электронной почты</w:t>
            </w:r>
          </w:p>
        </w:tc>
      </w:tr>
      <w:tr w:rsidR="0027525D" w:rsidRPr="00F56D6D" w:rsidTr="000073F1">
        <w:tc>
          <w:tcPr>
            <w:tcW w:w="913" w:type="dxa"/>
          </w:tcPr>
          <w:p w:rsidR="0027525D" w:rsidRPr="00F56D6D" w:rsidRDefault="0027525D" w:rsidP="00E11178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F56D6D">
              <w:rPr>
                <w:rFonts w:ascii="Times New Roman" w:hAnsi="Times New Roman"/>
              </w:rPr>
              <w:t>4.</w:t>
            </w:r>
          </w:p>
        </w:tc>
        <w:tc>
          <w:tcPr>
            <w:tcW w:w="8505" w:type="dxa"/>
          </w:tcPr>
          <w:p w:rsidR="0027525D" w:rsidRPr="00F56D6D" w:rsidRDefault="0027525D" w:rsidP="00E11178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F56D6D">
              <w:rPr>
                <w:rFonts w:ascii="Times New Roman" w:hAnsi="Times New Roman"/>
                <w:position w:val="-2"/>
              </w:rPr>
              <w:t>в виде бумажного документа, который заявитель получает непосредственно при личном обращении по местонахождению Администрации</w:t>
            </w:r>
          </w:p>
        </w:tc>
      </w:tr>
      <w:tr w:rsidR="0027525D" w:rsidRPr="00F56D6D" w:rsidTr="000073F1">
        <w:tc>
          <w:tcPr>
            <w:tcW w:w="913" w:type="dxa"/>
          </w:tcPr>
          <w:p w:rsidR="0027525D" w:rsidRPr="00F56D6D" w:rsidRDefault="0027525D" w:rsidP="00E11178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F56D6D">
              <w:rPr>
                <w:rFonts w:ascii="Times New Roman" w:hAnsi="Times New Roman"/>
              </w:rPr>
              <w:t>5.</w:t>
            </w:r>
          </w:p>
        </w:tc>
        <w:tc>
          <w:tcPr>
            <w:tcW w:w="8505" w:type="dxa"/>
          </w:tcPr>
          <w:p w:rsidR="0027525D" w:rsidRPr="00F56D6D" w:rsidRDefault="0027525D" w:rsidP="00E11178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F56D6D">
              <w:rPr>
                <w:rFonts w:ascii="Times New Roman" w:hAnsi="Times New Roman"/>
                <w:position w:val="-2"/>
              </w:rPr>
              <w:t>в виде бумажного документа, который направляется Администрацией заявителю посредством почтового отправления</w:t>
            </w:r>
          </w:p>
        </w:tc>
      </w:tr>
      <w:tr w:rsidR="0027525D" w:rsidRPr="00F56D6D" w:rsidTr="000073F1">
        <w:tc>
          <w:tcPr>
            <w:tcW w:w="913" w:type="dxa"/>
          </w:tcPr>
          <w:p w:rsidR="0027525D" w:rsidRPr="00F56D6D" w:rsidRDefault="0027525D" w:rsidP="00E11178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F56D6D">
              <w:rPr>
                <w:rFonts w:ascii="Times New Roman" w:hAnsi="Times New Roman"/>
              </w:rPr>
              <w:t>6.</w:t>
            </w:r>
          </w:p>
        </w:tc>
        <w:tc>
          <w:tcPr>
            <w:tcW w:w="8505" w:type="dxa"/>
          </w:tcPr>
          <w:p w:rsidR="0027525D" w:rsidRPr="00F56D6D" w:rsidRDefault="0027525D" w:rsidP="00E11178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F56D6D">
              <w:rPr>
                <w:rFonts w:ascii="Times New Roman" w:hAnsi="Times New Roman"/>
                <w:position w:val="-2"/>
              </w:rPr>
              <w:t>в виде бумажного документа, который заявитель получает непосредственно при личном обращении по местонахождению МФЦ</w:t>
            </w:r>
          </w:p>
        </w:tc>
      </w:tr>
    </w:tbl>
    <w:p w:rsidR="0027525D" w:rsidRPr="00F56D6D" w:rsidRDefault="0027525D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bookmarkStart w:id="13" w:name="P596"/>
      <w:bookmarkEnd w:id="13"/>
    </w:p>
    <w:p w:rsidR="0027525D" w:rsidRPr="00F56D6D" w:rsidRDefault="0027525D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56D6D">
        <w:rPr>
          <w:rFonts w:ascii="Times New Roman" w:hAnsi="Times New Roman" w:cs="Times New Roman"/>
          <w:sz w:val="22"/>
          <w:szCs w:val="22"/>
        </w:rPr>
        <w:t>Приложение:</w:t>
      </w:r>
    </w:p>
    <w:p w:rsidR="0027525D" w:rsidRPr="00F56D6D" w:rsidRDefault="0027525D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27525D" w:rsidRPr="00064084" w:rsidRDefault="0027525D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F56D6D">
        <w:rPr>
          <w:rFonts w:ascii="Times New Roman" w:hAnsi="Times New Roman" w:cs="Times New Roman"/>
          <w:sz w:val="22"/>
          <w:szCs w:val="22"/>
        </w:rPr>
        <w:t>Дата                                                                                                   Подпись зая</w:t>
      </w:r>
      <w:r w:rsidRPr="00064084">
        <w:rPr>
          <w:rFonts w:ascii="Times New Roman" w:hAnsi="Times New Roman" w:cs="Times New Roman"/>
          <w:sz w:val="25"/>
          <w:szCs w:val="25"/>
        </w:rPr>
        <w:t>вителя</w:t>
      </w:r>
      <w:r>
        <w:rPr>
          <w:rFonts w:ascii="Times New Roman" w:hAnsi="Times New Roman" w:cs="Times New Roman"/>
          <w:sz w:val="25"/>
          <w:szCs w:val="25"/>
        </w:rPr>
        <w:t>»</w:t>
      </w:r>
    </w:p>
    <w:sectPr w:rsidR="0027525D" w:rsidRPr="00064084" w:rsidSect="000A7E35">
      <w:headerReference w:type="default" r:id="rId17"/>
      <w:pgSz w:w="11906" w:h="16838"/>
      <w:pgMar w:top="397" w:right="851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25D" w:rsidRDefault="0027525D" w:rsidP="00333423">
      <w:pPr>
        <w:spacing w:after="0" w:line="240" w:lineRule="auto"/>
      </w:pPr>
      <w:r>
        <w:separator/>
      </w:r>
    </w:p>
  </w:endnote>
  <w:endnote w:type="continuationSeparator" w:id="0">
    <w:p w:rsidR="0027525D" w:rsidRDefault="0027525D" w:rsidP="00333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25D" w:rsidRDefault="0027525D" w:rsidP="00333423">
      <w:pPr>
        <w:spacing w:after="0" w:line="240" w:lineRule="auto"/>
      </w:pPr>
      <w:r>
        <w:separator/>
      </w:r>
    </w:p>
  </w:footnote>
  <w:footnote w:type="continuationSeparator" w:id="0">
    <w:p w:rsidR="0027525D" w:rsidRDefault="0027525D" w:rsidP="00333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25D" w:rsidRDefault="0027525D">
    <w:pPr>
      <w:pStyle w:val="Header"/>
      <w:jc w:val="center"/>
    </w:pPr>
  </w:p>
  <w:p w:rsidR="0027525D" w:rsidRDefault="002752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07122E4"/>
    <w:multiLevelType w:val="multilevel"/>
    <w:tmpl w:val="DCDA1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E9B"/>
    <w:rsid w:val="0000155B"/>
    <w:rsid w:val="00001D82"/>
    <w:rsid w:val="00004622"/>
    <w:rsid w:val="00004C3B"/>
    <w:rsid w:val="000073F1"/>
    <w:rsid w:val="0001129E"/>
    <w:rsid w:val="00011CBF"/>
    <w:rsid w:val="00013EF7"/>
    <w:rsid w:val="000144F7"/>
    <w:rsid w:val="000168D7"/>
    <w:rsid w:val="0002030A"/>
    <w:rsid w:val="00020C25"/>
    <w:rsid w:val="00021D38"/>
    <w:rsid w:val="0002293B"/>
    <w:rsid w:val="00023A59"/>
    <w:rsid w:val="0002761D"/>
    <w:rsid w:val="0003009D"/>
    <w:rsid w:val="000327F3"/>
    <w:rsid w:val="00033D04"/>
    <w:rsid w:val="00040523"/>
    <w:rsid w:val="000420CE"/>
    <w:rsid w:val="0004222E"/>
    <w:rsid w:val="0004465B"/>
    <w:rsid w:val="00054C46"/>
    <w:rsid w:val="00055952"/>
    <w:rsid w:val="000579E7"/>
    <w:rsid w:val="0006164A"/>
    <w:rsid w:val="00061861"/>
    <w:rsid w:val="000618EE"/>
    <w:rsid w:val="00061E23"/>
    <w:rsid w:val="0006377B"/>
    <w:rsid w:val="00064084"/>
    <w:rsid w:val="000657FA"/>
    <w:rsid w:val="00067ADF"/>
    <w:rsid w:val="00072237"/>
    <w:rsid w:val="00072371"/>
    <w:rsid w:val="0007469F"/>
    <w:rsid w:val="000776C2"/>
    <w:rsid w:val="000833E7"/>
    <w:rsid w:val="00083A45"/>
    <w:rsid w:val="00085667"/>
    <w:rsid w:val="000859CF"/>
    <w:rsid w:val="00087ADE"/>
    <w:rsid w:val="00090EC2"/>
    <w:rsid w:val="00090F19"/>
    <w:rsid w:val="000950A0"/>
    <w:rsid w:val="0009604B"/>
    <w:rsid w:val="00097E65"/>
    <w:rsid w:val="000A4C6B"/>
    <w:rsid w:val="000A6441"/>
    <w:rsid w:val="000A67BB"/>
    <w:rsid w:val="000A7A6C"/>
    <w:rsid w:val="000A7AAD"/>
    <w:rsid w:val="000A7E35"/>
    <w:rsid w:val="000B0165"/>
    <w:rsid w:val="000B0618"/>
    <w:rsid w:val="000B075A"/>
    <w:rsid w:val="000B53C7"/>
    <w:rsid w:val="000B7173"/>
    <w:rsid w:val="000B7645"/>
    <w:rsid w:val="000B7678"/>
    <w:rsid w:val="000C0074"/>
    <w:rsid w:val="000C3F6A"/>
    <w:rsid w:val="000C6479"/>
    <w:rsid w:val="000C7753"/>
    <w:rsid w:val="000D4E10"/>
    <w:rsid w:val="000D762B"/>
    <w:rsid w:val="000E05BD"/>
    <w:rsid w:val="000E0A2E"/>
    <w:rsid w:val="000E5EDC"/>
    <w:rsid w:val="000F0E03"/>
    <w:rsid w:val="000F1CAD"/>
    <w:rsid w:val="000F2458"/>
    <w:rsid w:val="000F31B7"/>
    <w:rsid w:val="000F49D3"/>
    <w:rsid w:val="000F4D1E"/>
    <w:rsid w:val="000F579E"/>
    <w:rsid w:val="000F61DB"/>
    <w:rsid w:val="000F7A65"/>
    <w:rsid w:val="001027D2"/>
    <w:rsid w:val="001027FC"/>
    <w:rsid w:val="00102CF1"/>
    <w:rsid w:val="0010344C"/>
    <w:rsid w:val="0010356E"/>
    <w:rsid w:val="00106377"/>
    <w:rsid w:val="0010663C"/>
    <w:rsid w:val="00111883"/>
    <w:rsid w:val="00120DD7"/>
    <w:rsid w:val="00121541"/>
    <w:rsid w:val="00122D63"/>
    <w:rsid w:val="0012480C"/>
    <w:rsid w:val="001255BD"/>
    <w:rsid w:val="00126850"/>
    <w:rsid w:val="0012707D"/>
    <w:rsid w:val="0012741B"/>
    <w:rsid w:val="0013182B"/>
    <w:rsid w:val="0013219C"/>
    <w:rsid w:val="00134035"/>
    <w:rsid w:val="00143405"/>
    <w:rsid w:val="001448EA"/>
    <w:rsid w:val="00146020"/>
    <w:rsid w:val="00153929"/>
    <w:rsid w:val="00154764"/>
    <w:rsid w:val="00154ACC"/>
    <w:rsid w:val="0015701A"/>
    <w:rsid w:val="00157380"/>
    <w:rsid w:val="00157E55"/>
    <w:rsid w:val="0016710B"/>
    <w:rsid w:val="00167F77"/>
    <w:rsid w:val="00174795"/>
    <w:rsid w:val="00175A0A"/>
    <w:rsid w:val="001770D8"/>
    <w:rsid w:val="00181715"/>
    <w:rsid w:val="00185322"/>
    <w:rsid w:val="00193EED"/>
    <w:rsid w:val="0019760D"/>
    <w:rsid w:val="001A117C"/>
    <w:rsid w:val="001A25EC"/>
    <w:rsid w:val="001A4FE9"/>
    <w:rsid w:val="001A7183"/>
    <w:rsid w:val="001B0B9C"/>
    <w:rsid w:val="001B0C1A"/>
    <w:rsid w:val="001B65D8"/>
    <w:rsid w:val="001C4F7E"/>
    <w:rsid w:val="001C55F8"/>
    <w:rsid w:val="001C6733"/>
    <w:rsid w:val="001D2266"/>
    <w:rsid w:val="001D692F"/>
    <w:rsid w:val="001D6A81"/>
    <w:rsid w:val="001E42A1"/>
    <w:rsid w:val="001E5D13"/>
    <w:rsid w:val="001E7C33"/>
    <w:rsid w:val="001F1CCF"/>
    <w:rsid w:val="001F5C22"/>
    <w:rsid w:val="001F60C4"/>
    <w:rsid w:val="001F6B2E"/>
    <w:rsid w:val="001F6FC1"/>
    <w:rsid w:val="00200181"/>
    <w:rsid w:val="002048F4"/>
    <w:rsid w:val="00204AE3"/>
    <w:rsid w:val="00204C9C"/>
    <w:rsid w:val="00205E2C"/>
    <w:rsid w:val="0020718A"/>
    <w:rsid w:val="00207E41"/>
    <w:rsid w:val="002105C5"/>
    <w:rsid w:val="00213E33"/>
    <w:rsid w:val="00215F29"/>
    <w:rsid w:val="0021761A"/>
    <w:rsid w:val="00223D78"/>
    <w:rsid w:val="0022768A"/>
    <w:rsid w:val="00227CDD"/>
    <w:rsid w:val="002311EE"/>
    <w:rsid w:val="00233155"/>
    <w:rsid w:val="00233909"/>
    <w:rsid w:val="00234C87"/>
    <w:rsid w:val="00235000"/>
    <w:rsid w:val="00235BD6"/>
    <w:rsid w:val="002365A4"/>
    <w:rsid w:val="00237913"/>
    <w:rsid w:val="00240EE4"/>
    <w:rsid w:val="00241C8C"/>
    <w:rsid w:val="002430AA"/>
    <w:rsid w:val="00244D30"/>
    <w:rsid w:val="00244F04"/>
    <w:rsid w:val="002454FE"/>
    <w:rsid w:val="0024588F"/>
    <w:rsid w:val="002461F0"/>
    <w:rsid w:val="002521AB"/>
    <w:rsid w:val="00253BEE"/>
    <w:rsid w:val="00255C9D"/>
    <w:rsid w:val="002623AB"/>
    <w:rsid w:val="0026446C"/>
    <w:rsid w:val="002652D0"/>
    <w:rsid w:val="00273E30"/>
    <w:rsid w:val="0027525D"/>
    <w:rsid w:val="00277A8A"/>
    <w:rsid w:val="002824F0"/>
    <w:rsid w:val="0028391C"/>
    <w:rsid w:val="00285A92"/>
    <w:rsid w:val="002864D0"/>
    <w:rsid w:val="00286578"/>
    <w:rsid w:val="00287515"/>
    <w:rsid w:val="002875E5"/>
    <w:rsid w:val="00296E17"/>
    <w:rsid w:val="002A0522"/>
    <w:rsid w:val="002A5232"/>
    <w:rsid w:val="002A63A9"/>
    <w:rsid w:val="002B087D"/>
    <w:rsid w:val="002B1F79"/>
    <w:rsid w:val="002C3B97"/>
    <w:rsid w:val="002C4002"/>
    <w:rsid w:val="002C4047"/>
    <w:rsid w:val="002C43A3"/>
    <w:rsid w:val="002C7E73"/>
    <w:rsid w:val="002D0A57"/>
    <w:rsid w:val="002D12C5"/>
    <w:rsid w:val="002D2F61"/>
    <w:rsid w:val="002D590D"/>
    <w:rsid w:val="002E05A8"/>
    <w:rsid w:val="002E2678"/>
    <w:rsid w:val="002E51B9"/>
    <w:rsid w:val="002F2E09"/>
    <w:rsid w:val="002F51FD"/>
    <w:rsid w:val="002F5AB6"/>
    <w:rsid w:val="002F63A0"/>
    <w:rsid w:val="002F6A8F"/>
    <w:rsid w:val="002F7321"/>
    <w:rsid w:val="002F7AA8"/>
    <w:rsid w:val="003029FC"/>
    <w:rsid w:val="00303203"/>
    <w:rsid w:val="00305B78"/>
    <w:rsid w:val="00321A3F"/>
    <w:rsid w:val="00323E61"/>
    <w:rsid w:val="003264AF"/>
    <w:rsid w:val="003276F6"/>
    <w:rsid w:val="00330DBF"/>
    <w:rsid w:val="003310A0"/>
    <w:rsid w:val="0033221B"/>
    <w:rsid w:val="00333423"/>
    <w:rsid w:val="003364C9"/>
    <w:rsid w:val="003422D7"/>
    <w:rsid w:val="0034380B"/>
    <w:rsid w:val="00344AA6"/>
    <w:rsid w:val="00346FE1"/>
    <w:rsid w:val="00364093"/>
    <w:rsid w:val="0036610E"/>
    <w:rsid w:val="003668EE"/>
    <w:rsid w:val="00366C5F"/>
    <w:rsid w:val="003670A5"/>
    <w:rsid w:val="003708E5"/>
    <w:rsid w:val="0037450F"/>
    <w:rsid w:val="00382F39"/>
    <w:rsid w:val="00383030"/>
    <w:rsid w:val="0038347C"/>
    <w:rsid w:val="00384431"/>
    <w:rsid w:val="00384C7C"/>
    <w:rsid w:val="0038796A"/>
    <w:rsid w:val="00390838"/>
    <w:rsid w:val="0039417F"/>
    <w:rsid w:val="003947BD"/>
    <w:rsid w:val="00395E7E"/>
    <w:rsid w:val="003A1779"/>
    <w:rsid w:val="003A1A74"/>
    <w:rsid w:val="003A4986"/>
    <w:rsid w:val="003B22CD"/>
    <w:rsid w:val="003B2317"/>
    <w:rsid w:val="003B322B"/>
    <w:rsid w:val="003C5169"/>
    <w:rsid w:val="003D591E"/>
    <w:rsid w:val="003E187A"/>
    <w:rsid w:val="003E31AF"/>
    <w:rsid w:val="003E6C74"/>
    <w:rsid w:val="003F1083"/>
    <w:rsid w:val="003F1DAA"/>
    <w:rsid w:val="003F28FC"/>
    <w:rsid w:val="003F3898"/>
    <w:rsid w:val="003F7102"/>
    <w:rsid w:val="00400B55"/>
    <w:rsid w:val="004027FE"/>
    <w:rsid w:val="00404178"/>
    <w:rsid w:val="00404E40"/>
    <w:rsid w:val="0040643C"/>
    <w:rsid w:val="0040794A"/>
    <w:rsid w:val="004079EF"/>
    <w:rsid w:val="004103AA"/>
    <w:rsid w:val="0041069F"/>
    <w:rsid w:val="00410B5E"/>
    <w:rsid w:val="00412BA7"/>
    <w:rsid w:val="0041391F"/>
    <w:rsid w:val="004158D9"/>
    <w:rsid w:val="0041707D"/>
    <w:rsid w:val="00417B7E"/>
    <w:rsid w:val="00417C28"/>
    <w:rsid w:val="00417D31"/>
    <w:rsid w:val="00423019"/>
    <w:rsid w:val="004313B7"/>
    <w:rsid w:val="00432DBD"/>
    <w:rsid w:val="00432E2E"/>
    <w:rsid w:val="004344D4"/>
    <w:rsid w:val="00434A51"/>
    <w:rsid w:val="00437DFD"/>
    <w:rsid w:val="00441616"/>
    <w:rsid w:val="0044273D"/>
    <w:rsid w:val="00445FE2"/>
    <w:rsid w:val="00446B0F"/>
    <w:rsid w:val="00446F43"/>
    <w:rsid w:val="004521A7"/>
    <w:rsid w:val="004570F5"/>
    <w:rsid w:val="00460D32"/>
    <w:rsid w:val="00461004"/>
    <w:rsid w:val="004616D2"/>
    <w:rsid w:val="00472506"/>
    <w:rsid w:val="00476096"/>
    <w:rsid w:val="00476609"/>
    <w:rsid w:val="0048095E"/>
    <w:rsid w:val="004826F2"/>
    <w:rsid w:val="00482E4E"/>
    <w:rsid w:val="00483E2F"/>
    <w:rsid w:val="004846CA"/>
    <w:rsid w:val="0049026C"/>
    <w:rsid w:val="00490850"/>
    <w:rsid w:val="00491EA9"/>
    <w:rsid w:val="004943F8"/>
    <w:rsid w:val="00494CE8"/>
    <w:rsid w:val="0049584D"/>
    <w:rsid w:val="00495B65"/>
    <w:rsid w:val="004A11AC"/>
    <w:rsid w:val="004A34F1"/>
    <w:rsid w:val="004A4F06"/>
    <w:rsid w:val="004B0BB2"/>
    <w:rsid w:val="004B136D"/>
    <w:rsid w:val="004B5365"/>
    <w:rsid w:val="004B5E1B"/>
    <w:rsid w:val="004C1023"/>
    <w:rsid w:val="004C24ED"/>
    <w:rsid w:val="004C6304"/>
    <w:rsid w:val="004C7D11"/>
    <w:rsid w:val="004D10DE"/>
    <w:rsid w:val="004D17B0"/>
    <w:rsid w:val="004D3E9B"/>
    <w:rsid w:val="004D46A8"/>
    <w:rsid w:val="004E112B"/>
    <w:rsid w:val="004E13F9"/>
    <w:rsid w:val="004E1575"/>
    <w:rsid w:val="004E2477"/>
    <w:rsid w:val="004E2CC4"/>
    <w:rsid w:val="004F7BFC"/>
    <w:rsid w:val="00504BAA"/>
    <w:rsid w:val="00506B52"/>
    <w:rsid w:val="0051367D"/>
    <w:rsid w:val="0051509D"/>
    <w:rsid w:val="0051669F"/>
    <w:rsid w:val="00520CCA"/>
    <w:rsid w:val="00521472"/>
    <w:rsid w:val="005229A2"/>
    <w:rsid w:val="00522BB1"/>
    <w:rsid w:val="00526880"/>
    <w:rsid w:val="00527F87"/>
    <w:rsid w:val="005336F9"/>
    <w:rsid w:val="0054167E"/>
    <w:rsid w:val="00542ADA"/>
    <w:rsid w:val="00542F92"/>
    <w:rsid w:val="00544FA7"/>
    <w:rsid w:val="0054520E"/>
    <w:rsid w:val="00551770"/>
    <w:rsid w:val="005577AE"/>
    <w:rsid w:val="005623AC"/>
    <w:rsid w:val="00564A33"/>
    <w:rsid w:val="00564BC1"/>
    <w:rsid w:val="00565554"/>
    <w:rsid w:val="005659C5"/>
    <w:rsid w:val="00566D20"/>
    <w:rsid w:val="005740D8"/>
    <w:rsid w:val="00576CB8"/>
    <w:rsid w:val="00577140"/>
    <w:rsid w:val="005778FA"/>
    <w:rsid w:val="00581A75"/>
    <w:rsid w:val="005853AC"/>
    <w:rsid w:val="00590418"/>
    <w:rsid w:val="00590D7E"/>
    <w:rsid w:val="00594CF0"/>
    <w:rsid w:val="005950B0"/>
    <w:rsid w:val="0059746F"/>
    <w:rsid w:val="005A117F"/>
    <w:rsid w:val="005A737B"/>
    <w:rsid w:val="005B1A53"/>
    <w:rsid w:val="005B520B"/>
    <w:rsid w:val="005B6396"/>
    <w:rsid w:val="005C1C3B"/>
    <w:rsid w:val="005C2D3E"/>
    <w:rsid w:val="005C2FB6"/>
    <w:rsid w:val="005C5712"/>
    <w:rsid w:val="005D1D50"/>
    <w:rsid w:val="005D56D8"/>
    <w:rsid w:val="005D76C5"/>
    <w:rsid w:val="005D7F24"/>
    <w:rsid w:val="005E09B8"/>
    <w:rsid w:val="005E4DFC"/>
    <w:rsid w:val="005E78BD"/>
    <w:rsid w:val="005F055E"/>
    <w:rsid w:val="005F1813"/>
    <w:rsid w:val="005F7F58"/>
    <w:rsid w:val="00607C4C"/>
    <w:rsid w:val="006127B5"/>
    <w:rsid w:val="0061488D"/>
    <w:rsid w:val="00621098"/>
    <w:rsid w:val="006306A3"/>
    <w:rsid w:val="00631194"/>
    <w:rsid w:val="00633F8C"/>
    <w:rsid w:val="0063535C"/>
    <w:rsid w:val="00636346"/>
    <w:rsid w:val="00637714"/>
    <w:rsid w:val="00640E34"/>
    <w:rsid w:val="00641F54"/>
    <w:rsid w:val="0064633A"/>
    <w:rsid w:val="006506EB"/>
    <w:rsid w:val="00650C9E"/>
    <w:rsid w:val="006550DA"/>
    <w:rsid w:val="006560F7"/>
    <w:rsid w:val="00656F25"/>
    <w:rsid w:val="006602F9"/>
    <w:rsid w:val="00662030"/>
    <w:rsid w:val="006627AE"/>
    <w:rsid w:val="00664082"/>
    <w:rsid w:val="0066761C"/>
    <w:rsid w:val="00671317"/>
    <w:rsid w:val="00671546"/>
    <w:rsid w:val="00671673"/>
    <w:rsid w:val="00671B23"/>
    <w:rsid w:val="006721D9"/>
    <w:rsid w:val="00676262"/>
    <w:rsid w:val="00677570"/>
    <w:rsid w:val="0068240B"/>
    <w:rsid w:val="00684574"/>
    <w:rsid w:val="00685543"/>
    <w:rsid w:val="0068569B"/>
    <w:rsid w:val="00687D69"/>
    <w:rsid w:val="00691E7A"/>
    <w:rsid w:val="006957EE"/>
    <w:rsid w:val="00695989"/>
    <w:rsid w:val="00695F8C"/>
    <w:rsid w:val="006A2A9B"/>
    <w:rsid w:val="006A2C6C"/>
    <w:rsid w:val="006A78C9"/>
    <w:rsid w:val="006B571A"/>
    <w:rsid w:val="006C01EC"/>
    <w:rsid w:val="006C2821"/>
    <w:rsid w:val="006C2AEE"/>
    <w:rsid w:val="006C79DD"/>
    <w:rsid w:val="006D201D"/>
    <w:rsid w:val="006D55E0"/>
    <w:rsid w:val="006E1D49"/>
    <w:rsid w:val="006E5DC3"/>
    <w:rsid w:val="006F0251"/>
    <w:rsid w:val="006F1B6D"/>
    <w:rsid w:val="006F356B"/>
    <w:rsid w:val="006F410B"/>
    <w:rsid w:val="006F7B94"/>
    <w:rsid w:val="007063AA"/>
    <w:rsid w:val="00706A12"/>
    <w:rsid w:val="00706E3A"/>
    <w:rsid w:val="00711682"/>
    <w:rsid w:val="0071265A"/>
    <w:rsid w:val="007149F2"/>
    <w:rsid w:val="0072278D"/>
    <w:rsid w:val="007243E5"/>
    <w:rsid w:val="007264AE"/>
    <w:rsid w:val="00727107"/>
    <w:rsid w:val="0073052B"/>
    <w:rsid w:val="00742764"/>
    <w:rsid w:val="0074621B"/>
    <w:rsid w:val="007466E5"/>
    <w:rsid w:val="00752F4C"/>
    <w:rsid w:val="00753941"/>
    <w:rsid w:val="00754B76"/>
    <w:rsid w:val="007566CE"/>
    <w:rsid w:val="00757106"/>
    <w:rsid w:val="0075751B"/>
    <w:rsid w:val="00760DC8"/>
    <w:rsid w:val="007610C7"/>
    <w:rsid w:val="00762131"/>
    <w:rsid w:val="00764BE6"/>
    <w:rsid w:val="007651F0"/>
    <w:rsid w:val="00765A78"/>
    <w:rsid w:val="007661E1"/>
    <w:rsid w:val="00775256"/>
    <w:rsid w:val="007757F2"/>
    <w:rsid w:val="007762BD"/>
    <w:rsid w:val="007844D7"/>
    <w:rsid w:val="007857AA"/>
    <w:rsid w:val="00791A5E"/>
    <w:rsid w:val="00791C06"/>
    <w:rsid w:val="00792216"/>
    <w:rsid w:val="00792D56"/>
    <w:rsid w:val="00796189"/>
    <w:rsid w:val="007A09DF"/>
    <w:rsid w:val="007A6DBA"/>
    <w:rsid w:val="007B0694"/>
    <w:rsid w:val="007B1CD4"/>
    <w:rsid w:val="007B761B"/>
    <w:rsid w:val="007B764E"/>
    <w:rsid w:val="007C032E"/>
    <w:rsid w:val="007C0B97"/>
    <w:rsid w:val="007C5AC7"/>
    <w:rsid w:val="007C5DCE"/>
    <w:rsid w:val="007C62EE"/>
    <w:rsid w:val="007C6B42"/>
    <w:rsid w:val="007C7EC0"/>
    <w:rsid w:val="007D13BC"/>
    <w:rsid w:val="007D2552"/>
    <w:rsid w:val="007D2587"/>
    <w:rsid w:val="007E0726"/>
    <w:rsid w:val="007E08D8"/>
    <w:rsid w:val="007E3207"/>
    <w:rsid w:val="007F3F33"/>
    <w:rsid w:val="007F69E8"/>
    <w:rsid w:val="007F786F"/>
    <w:rsid w:val="008054D6"/>
    <w:rsid w:val="008070E7"/>
    <w:rsid w:val="00807311"/>
    <w:rsid w:val="008103D5"/>
    <w:rsid w:val="0081054B"/>
    <w:rsid w:val="00811652"/>
    <w:rsid w:val="00817789"/>
    <w:rsid w:val="008200AA"/>
    <w:rsid w:val="00820B2C"/>
    <w:rsid w:val="00821DDC"/>
    <w:rsid w:val="00823281"/>
    <w:rsid w:val="00823397"/>
    <w:rsid w:val="0082390A"/>
    <w:rsid w:val="008308A7"/>
    <w:rsid w:val="0083487E"/>
    <w:rsid w:val="00842560"/>
    <w:rsid w:val="00842F9A"/>
    <w:rsid w:val="00844001"/>
    <w:rsid w:val="0084478E"/>
    <w:rsid w:val="00851300"/>
    <w:rsid w:val="00852A35"/>
    <w:rsid w:val="008542C3"/>
    <w:rsid w:val="008546E2"/>
    <w:rsid w:val="00855102"/>
    <w:rsid w:val="00860CFA"/>
    <w:rsid w:val="008619E0"/>
    <w:rsid w:val="00863607"/>
    <w:rsid w:val="0087062F"/>
    <w:rsid w:val="00870B63"/>
    <w:rsid w:val="0087104A"/>
    <w:rsid w:val="00871DD3"/>
    <w:rsid w:val="008738CF"/>
    <w:rsid w:val="0087766A"/>
    <w:rsid w:val="00882382"/>
    <w:rsid w:val="00885D11"/>
    <w:rsid w:val="00892204"/>
    <w:rsid w:val="00892AB5"/>
    <w:rsid w:val="00893F35"/>
    <w:rsid w:val="00894C24"/>
    <w:rsid w:val="00897FE5"/>
    <w:rsid w:val="008A2575"/>
    <w:rsid w:val="008A3551"/>
    <w:rsid w:val="008A3C3F"/>
    <w:rsid w:val="008A4317"/>
    <w:rsid w:val="008A54CC"/>
    <w:rsid w:val="008A61C1"/>
    <w:rsid w:val="008C0C11"/>
    <w:rsid w:val="008C3872"/>
    <w:rsid w:val="008D1034"/>
    <w:rsid w:val="008D1774"/>
    <w:rsid w:val="008D2531"/>
    <w:rsid w:val="008D506E"/>
    <w:rsid w:val="008D5ACE"/>
    <w:rsid w:val="008D5E2A"/>
    <w:rsid w:val="008E1DBA"/>
    <w:rsid w:val="008E4DB8"/>
    <w:rsid w:val="008E4E20"/>
    <w:rsid w:val="008E5180"/>
    <w:rsid w:val="008F1FE7"/>
    <w:rsid w:val="008F2BDE"/>
    <w:rsid w:val="008F2F0B"/>
    <w:rsid w:val="008F79BF"/>
    <w:rsid w:val="009029C3"/>
    <w:rsid w:val="00903989"/>
    <w:rsid w:val="00904830"/>
    <w:rsid w:val="009066DE"/>
    <w:rsid w:val="00907FD2"/>
    <w:rsid w:val="00910B2B"/>
    <w:rsid w:val="00916486"/>
    <w:rsid w:val="00917E3D"/>
    <w:rsid w:val="00920553"/>
    <w:rsid w:val="00924919"/>
    <w:rsid w:val="00930E5C"/>
    <w:rsid w:val="00931A00"/>
    <w:rsid w:val="00932EEF"/>
    <w:rsid w:val="009351EF"/>
    <w:rsid w:val="0094052D"/>
    <w:rsid w:val="00942607"/>
    <w:rsid w:val="009440E5"/>
    <w:rsid w:val="00946CAF"/>
    <w:rsid w:val="009514C6"/>
    <w:rsid w:val="00951B7E"/>
    <w:rsid w:val="00956717"/>
    <w:rsid w:val="00960023"/>
    <w:rsid w:val="00961989"/>
    <w:rsid w:val="00964331"/>
    <w:rsid w:val="00965764"/>
    <w:rsid w:val="0097074C"/>
    <w:rsid w:val="00976EE7"/>
    <w:rsid w:val="009800C3"/>
    <w:rsid w:val="00981BC7"/>
    <w:rsid w:val="00983C0F"/>
    <w:rsid w:val="00984BCA"/>
    <w:rsid w:val="00985D74"/>
    <w:rsid w:val="00987EAF"/>
    <w:rsid w:val="009903DD"/>
    <w:rsid w:val="009933A7"/>
    <w:rsid w:val="00993565"/>
    <w:rsid w:val="009941CD"/>
    <w:rsid w:val="00994894"/>
    <w:rsid w:val="00995FDB"/>
    <w:rsid w:val="00996EC9"/>
    <w:rsid w:val="00996EEA"/>
    <w:rsid w:val="00997683"/>
    <w:rsid w:val="009A05A2"/>
    <w:rsid w:val="009A5B1F"/>
    <w:rsid w:val="009B091F"/>
    <w:rsid w:val="009B726F"/>
    <w:rsid w:val="009B7682"/>
    <w:rsid w:val="009C0871"/>
    <w:rsid w:val="009C09EA"/>
    <w:rsid w:val="009C2552"/>
    <w:rsid w:val="009C2B8D"/>
    <w:rsid w:val="009C45B8"/>
    <w:rsid w:val="009C4B21"/>
    <w:rsid w:val="009C5426"/>
    <w:rsid w:val="009D62A1"/>
    <w:rsid w:val="009D77AF"/>
    <w:rsid w:val="009E28FC"/>
    <w:rsid w:val="009E2BBC"/>
    <w:rsid w:val="009E715C"/>
    <w:rsid w:val="009E79CF"/>
    <w:rsid w:val="009E7B01"/>
    <w:rsid w:val="009F1203"/>
    <w:rsid w:val="009F2707"/>
    <w:rsid w:val="009F2780"/>
    <w:rsid w:val="009F4039"/>
    <w:rsid w:val="009F452D"/>
    <w:rsid w:val="009F5227"/>
    <w:rsid w:val="009F732A"/>
    <w:rsid w:val="00A00771"/>
    <w:rsid w:val="00A00D21"/>
    <w:rsid w:val="00A01E5A"/>
    <w:rsid w:val="00A01E5E"/>
    <w:rsid w:val="00A020FC"/>
    <w:rsid w:val="00A024D9"/>
    <w:rsid w:val="00A02EC4"/>
    <w:rsid w:val="00A03910"/>
    <w:rsid w:val="00A03F7E"/>
    <w:rsid w:val="00A05B89"/>
    <w:rsid w:val="00A061AF"/>
    <w:rsid w:val="00A076D4"/>
    <w:rsid w:val="00A124C6"/>
    <w:rsid w:val="00A14396"/>
    <w:rsid w:val="00A17531"/>
    <w:rsid w:val="00A20C87"/>
    <w:rsid w:val="00A2281F"/>
    <w:rsid w:val="00A2284E"/>
    <w:rsid w:val="00A22BEA"/>
    <w:rsid w:val="00A23D4E"/>
    <w:rsid w:val="00A241F4"/>
    <w:rsid w:val="00A25554"/>
    <w:rsid w:val="00A25BAA"/>
    <w:rsid w:val="00A271C2"/>
    <w:rsid w:val="00A31E5C"/>
    <w:rsid w:val="00A32E52"/>
    <w:rsid w:val="00A3650E"/>
    <w:rsid w:val="00A36B51"/>
    <w:rsid w:val="00A37313"/>
    <w:rsid w:val="00A37BB6"/>
    <w:rsid w:val="00A40269"/>
    <w:rsid w:val="00A418D4"/>
    <w:rsid w:val="00A44CAB"/>
    <w:rsid w:val="00A4538C"/>
    <w:rsid w:val="00A47E1A"/>
    <w:rsid w:val="00A50951"/>
    <w:rsid w:val="00A554F4"/>
    <w:rsid w:val="00A55FBA"/>
    <w:rsid w:val="00A57ABD"/>
    <w:rsid w:val="00A60FEC"/>
    <w:rsid w:val="00A610F2"/>
    <w:rsid w:val="00A62E76"/>
    <w:rsid w:val="00A65357"/>
    <w:rsid w:val="00A72116"/>
    <w:rsid w:val="00A730AF"/>
    <w:rsid w:val="00A761F6"/>
    <w:rsid w:val="00AA02B4"/>
    <w:rsid w:val="00AA04CE"/>
    <w:rsid w:val="00AA080E"/>
    <w:rsid w:val="00AA2F98"/>
    <w:rsid w:val="00AA4553"/>
    <w:rsid w:val="00AB0755"/>
    <w:rsid w:val="00AB14A4"/>
    <w:rsid w:val="00AB7A02"/>
    <w:rsid w:val="00AC0D72"/>
    <w:rsid w:val="00AC1142"/>
    <w:rsid w:val="00AC2A20"/>
    <w:rsid w:val="00AC5D53"/>
    <w:rsid w:val="00AD406C"/>
    <w:rsid w:val="00AD5D14"/>
    <w:rsid w:val="00AE0336"/>
    <w:rsid w:val="00AE1D71"/>
    <w:rsid w:val="00AE3E51"/>
    <w:rsid w:val="00AF2068"/>
    <w:rsid w:val="00AF237C"/>
    <w:rsid w:val="00AF25F7"/>
    <w:rsid w:val="00AF2FFC"/>
    <w:rsid w:val="00AF6152"/>
    <w:rsid w:val="00AF69B0"/>
    <w:rsid w:val="00B00BFD"/>
    <w:rsid w:val="00B0220A"/>
    <w:rsid w:val="00B0329D"/>
    <w:rsid w:val="00B11151"/>
    <w:rsid w:val="00B11FEC"/>
    <w:rsid w:val="00B1377F"/>
    <w:rsid w:val="00B13897"/>
    <w:rsid w:val="00B14F5D"/>
    <w:rsid w:val="00B16C2E"/>
    <w:rsid w:val="00B214FC"/>
    <w:rsid w:val="00B22052"/>
    <w:rsid w:val="00B260C4"/>
    <w:rsid w:val="00B27764"/>
    <w:rsid w:val="00B35580"/>
    <w:rsid w:val="00B40E3E"/>
    <w:rsid w:val="00B4220E"/>
    <w:rsid w:val="00B46DBE"/>
    <w:rsid w:val="00B50FD0"/>
    <w:rsid w:val="00B51A58"/>
    <w:rsid w:val="00B52647"/>
    <w:rsid w:val="00B52CA6"/>
    <w:rsid w:val="00B601FA"/>
    <w:rsid w:val="00B610A4"/>
    <w:rsid w:val="00B6198E"/>
    <w:rsid w:val="00B65659"/>
    <w:rsid w:val="00B7289C"/>
    <w:rsid w:val="00B72DBF"/>
    <w:rsid w:val="00B7558E"/>
    <w:rsid w:val="00B75D0E"/>
    <w:rsid w:val="00B806B7"/>
    <w:rsid w:val="00B81433"/>
    <w:rsid w:val="00B86D37"/>
    <w:rsid w:val="00B87F12"/>
    <w:rsid w:val="00B87F18"/>
    <w:rsid w:val="00B91AC8"/>
    <w:rsid w:val="00B92C07"/>
    <w:rsid w:val="00B92E1C"/>
    <w:rsid w:val="00B93EFD"/>
    <w:rsid w:val="00B944CD"/>
    <w:rsid w:val="00B949FB"/>
    <w:rsid w:val="00B94CAA"/>
    <w:rsid w:val="00B94D6C"/>
    <w:rsid w:val="00B958D2"/>
    <w:rsid w:val="00B964A5"/>
    <w:rsid w:val="00B96F60"/>
    <w:rsid w:val="00B97966"/>
    <w:rsid w:val="00BA0438"/>
    <w:rsid w:val="00BA4E9B"/>
    <w:rsid w:val="00BA7160"/>
    <w:rsid w:val="00BB03E7"/>
    <w:rsid w:val="00BB3EDF"/>
    <w:rsid w:val="00BB525E"/>
    <w:rsid w:val="00BB7C1B"/>
    <w:rsid w:val="00BC0627"/>
    <w:rsid w:val="00BC082A"/>
    <w:rsid w:val="00BC3304"/>
    <w:rsid w:val="00BD1791"/>
    <w:rsid w:val="00BD1B8D"/>
    <w:rsid w:val="00BD1FB3"/>
    <w:rsid w:val="00BD280A"/>
    <w:rsid w:val="00BD3835"/>
    <w:rsid w:val="00BE1605"/>
    <w:rsid w:val="00BE1A80"/>
    <w:rsid w:val="00BE3B3A"/>
    <w:rsid w:val="00BE40E0"/>
    <w:rsid w:val="00BE69E1"/>
    <w:rsid w:val="00BE76A1"/>
    <w:rsid w:val="00BF3395"/>
    <w:rsid w:val="00C03F3C"/>
    <w:rsid w:val="00C04E00"/>
    <w:rsid w:val="00C079E1"/>
    <w:rsid w:val="00C110E9"/>
    <w:rsid w:val="00C12D62"/>
    <w:rsid w:val="00C13254"/>
    <w:rsid w:val="00C151A8"/>
    <w:rsid w:val="00C2082B"/>
    <w:rsid w:val="00C20CD1"/>
    <w:rsid w:val="00C22F80"/>
    <w:rsid w:val="00C26D6C"/>
    <w:rsid w:val="00C309D7"/>
    <w:rsid w:val="00C35D25"/>
    <w:rsid w:val="00C37CEC"/>
    <w:rsid w:val="00C4176B"/>
    <w:rsid w:val="00C45F9F"/>
    <w:rsid w:val="00C46A3E"/>
    <w:rsid w:val="00C51067"/>
    <w:rsid w:val="00C51117"/>
    <w:rsid w:val="00C52C9F"/>
    <w:rsid w:val="00C53D43"/>
    <w:rsid w:val="00C55C01"/>
    <w:rsid w:val="00C56D36"/>
    <w:rsid w:val="00C578CE"/>
    <w:rsid w:val="00C60935"/>
    <w:rsid w:val="00C61C65"/>
    <w:rsid w:val="00C62447"/>
    <w:rsid w:val="00C62A97"/>
    <w:rsid w:val="00C63EDB"/>
    <w:rsid w:val="00C747A8"/>
    <w:rsid w:val="00C75FA0"/>
    <w:rsid w:val="00C8106F"/>
    <w:rsid w:val="00C83A4E"/>
    <w:rsid w:val="00C84EC5"/>
    <w:rsid w:val="00C857F7"/>
    <w:rsid w:val="00C86DE1"/>
    <w:rsid w:val="00C86F57"/>
    <w:rsid w:val="00C90350"/>
    <w:rsid w:val="00C93802"/>
    <w:rsid w:val="00C973C1"/>
    <w:rsid w:val="00CA2E5D"/>
    <w:rsid w:val="00CA3B42"/>
    <w:rsid w:val="00CA4588"/>
    <w:rsid w:val="00CA5E1C"/>
    <w:rsid w:val="00CA6311"/>
    <w:rsid w:val="00CB0F76"/>
    <w:rsid w:val="00CB1395"/>
    <w:rsid w:val="00CC0F77"/>
    <w:rsid w:val="00CC38F3"/>
    <w:rsid w:val="00CC6766"/>
    <w:rsid w:val="00CD3712"/>
    <w:rsid w:val="00CD49EB"/>
    <w:rsid w:val="00CE0971"/>
    <w:rsid w:val="00CE0F99"/>
    <w:rsid w:val="00CE6B82"/>
    <w:rsid w:val="00CE732D"/>
    <w:rsid w:val="00CF07B1"/>
    <w:rsid w:val="00CF19FD"/>
    <w:rsid w:val="00CF2B7F"/>
    <w:rsid w:val="00CF2EB8"/>
    <w:rsid w:val="00CF3566"/>
    <w:rsid w:val="00CF4A16"/>
    <w:rsid w:val="00CF4BF0"/>
    <w:rsid w:val="00CF66FA"/>
    <w:rsid w:val="00CF6F3A"/>
    <w:rsid w:val="00D03589"/>
    <w:rsid w:val="00D04BBE"/>
    <w:rsid w:val="00D06D3D"/>
    <w:rsid w:val="00D135E3"/>
    <w:rsid w:val="00D13BA5"/>
    <w:rsid w:val="00D14E53"/>
    <w:rsid w:val="00D14F22"/>
    <w:rsid w:val="00D21405"/>
    <w:rsid w:val="00D24D88"/>
    <w:rsid w:val="00D25565"/>
    <w:rsid w:val="00D3104F"/>
    <w:rsid w:val="00D31540"/>
    <w:rsid w:val="00D325EC"/>
    <w:rsid w:val="00D32EED"/>
    <w:rsid w:val="00D3475E"/>
    <w:rsid w:val="00D34FB5"/>
    <w:rsid w:val="00D43582"/>
    <w:rsid w:val="00D43885"/>
    <w:rsid w:val="00D439F4"/>
    <w:rsid w:val="00D45354"/>
    <w:rsid w:val="00D45D3E"/>
    <w:rsid w:val="00D50BB0"/>
    <w:rsid w:val="00D53E15"/>
    <w:rsid w:val="00D57266"/>
    <w:rsid w:val="00D60B5E"/>
    <w:rsid w:val="00D644A7"/>
    <w:rsid w:val="00D64537"/>
    <w:rsid w:val="00D66DEC"/>
    <w:rsid w:val="00D67079"/>
    <w:rsid w:val="00D676BB"/>
    <w:rsid w:val="00D743E2"/>
    <w:rsid w:val="00D762E4"/>
    <w:rsid w:val="00D80217"/>
    <w:rsid w:val="00D84342"/>
    <w:rsid w:val="00D86C63"/>
    <w:rsid w:val="00D87951"/>
    <w:rsid w:val="00D87FA8"/>
    <w:rsid w:val="00D90843"/>
    <w:rsid w:val="00D929CE"/>
    <w:rsid w:val="00D92D19"/>
    <w:rsid w:val="00D937EA"/>
    <w:rsid w:val="00D94C0E"/>
    <w:rsid w:val="00DA1800"/>
    <w:rsid w:val="00DA46E3"/>
    <w:rsid w:val="00DA5E32"/>
    <w:rsid w:val="00DA684B"/>
    <w:rsid w:val="00DA711B"/>
    <w:rsid w:val="00DA7DC2"/>
    <w:rsid w:val="00DA7ECF"/>
    <w:rsid w:val="00DB1A63"/>
    <w:rsid w:val="00DB522E"/>
    <w:rsid w:val="00DC0FD9"/>
    <w:rsid w:val="00DC53B3"/>
    <w:rsid w:val="00DC5DFE"/>
    <w:rsid w:val="00DC60AB"/>
    <w:rsid w:val="00DC6C6F"/>
    <w:rsid w:val="00DC7A6A"/>
    <w:rsid w:val="00DC7EE9"/>
    <w:rsid w:val="00DD10A4"/>
    <w:rsid w:val="00DD3A81"/>
    <w:rsid w:val="00DD57D4"/>
    <w:rsid w:val="00DD625C"/>
    <w:rsid w:val="00DD6DB6"/>
    <w:rsid w:val="00DD74C6"/>
    <w:rsid w:val="00DE101F"/>
    <w:rsid w:val="00DE1805"/>
    <w:rsid w:val="00DE1F16"/>
    <w:rsid w:val="00DE43C1"/>
    <w:rsid w:val="00DE5D71"/>
    <w:rsid w:val="00DE6225"/>
    <w:rsid w:val="00DF259D"/>
    <w:rsid w:val="00DF2F7C"/>
    <w:rsid w:val="00DF5D07"/>
    <w:rsid w:val="00E01F4C"/>
    <w:rsid w:val="00E05331"/>
    <w:rsid w:val="00E05485"/>
    <w:rsid w:val="00E062E4"/>
    <w:rsid w:val="00E073FC"/>
    <w:rsid w:val="00E10957"/>
    <w:rsid w:val="00E11178"/>
    <w:rsid w:val="00E11738"/>
    <w:rsid w:val="00E20473"/>
    <w:rsid w:val="00E204FF"/>
    <w:rsid w:val="00E2073C"/>
    <w:rsid w:val="00E22502"/>
    <w:rsid w:val="00E303B4"/>
    <w:rsid w:val="00E3079E"/>
    <w:rsid w:val="00E30AA5"/>
    <w:rsid w:val="00E315A4"/>
    <w:rsid w:val="00E32318"/>
    <w:rsid w:val="00E33477"/>
    <w:rsid w:val="00E343C7"/>
    <w:rsid w:val="00E36025"/>
    <w:rsid w:val="00E432F9"/>
    <w:rsid w:val="00E43ACE"/>
    <w:rsid w:val="00E52ACD"/>
    <w:rsid w:val="00E573BF"/>
    <w:rsid w:val="00E57E3F"/>
    <w:rsid w:val="00E64010"/>
    <w:rsid w:val="00E644FF"/>
    <w:rsid w:val="00E65134"/>
    <w:rsid w:val="00E711FB"/>
    <w:rsid w:val="00E7149B"/>
    <w:rsid w:val="00E75221"/>
    <w:rsid w:val="00E8283D"/>
    <w:rsid w:val="00E86980"/>
    <w:rsid w:val="00E87BA7"/>
    <w:rsid w:val="00E951D7"/>
    <w:rsid w:val="00E960B0"/>
    <w:rsid w:val="00E969D4"/>
    <w:rsid w:val="00E975C0"/>
    <w:rsid w:val="00EA01C6"/>
    <w:rsid w:val="00EA561F"/>
    <w:rsid w:val="00EA728E"/>
    <w:rsid w:val="00EB1E24"/>
    <w:rsid w:val="00EB2950"/>
    <w:rsid w:val="00EB49AD"/>
    <w:rsid w:val="00EC0166"/>
    <w:rsid w:val="00EC5363"/>
    <w:rsid w:val="00EC6468"/>
    <w:rsid w:val="00EC6B6C"/>
    <w:rsid w:val="00ED20EB"/>
    <w:rsid w:val="00ED22C1"/>
    <w:rsid w:val="00ED7A45"/>
    <w:rsid w:val="00EE218E"/>
    <w:rsid w:val="00EE556A"/>
    <w:rsid w:val="00EE79DE"/>
    <w:rsid w:val="00EF2D57"/>
    <w:rsid w:val="00EF33FD"/>
    <w:rsid w:val="00EF5309"/>
    <w:rsid w:val="00F01CFF"/>
    <w:rsid w:val="00F0321B"/>
    <w:rsid w:val="00F060D1"/>
    <w:rsid w:val="00F07F36"/>
    <w:rsid w:val="00F11EBF"/>
    <w:rsid w:val="00F1265E"/>
    <w:rsid w:val="00F13E21"/>
    <w:rsid w:val="00F15DC8"/>
    <w:rsid w:val="00F16C8F"/>
    <w:rsid w:val="00F21A25"/>
    <w:rsid w:val="00F23963"/>
    <w:rsid w:val="00F2646C"/>
    <w:rsid w:val="00F2693B"/>
    <w:rsid w:val="00F3104B"/>
    <w:rsid w:val="00F36876"/>
    <w:rsid w:val="00F37117"/>
    <w:rsid w:val="00F50434"/>
    <w:rsid w:val="00F514C5"/>
    <w:rsid w:val="00F56D6D"/>
    <w:rsid w:val="00F61F31"/>
    <w:rsid w:val="00F62D5B"/>
    <w:rsid w:val="00F62F5C"/>
    <w:rsid w:val="00F64199"/>
    <w:rsid w:val="00F6493D"/>
    <w:rsid w:val="00F66409"/>
    <w:rsid w:val="00F72E79"/>
    <w:rsid w:val="00F73610"/>
    <w:rsid w:val="00F75288"/>
    <w:rsid w:val="00F75CC3"/>
    <w:rsid w:val="00F813D2"/>
    <w:rsid w:val="00F83ED0"/>
    <w:rsid w:val="00F8407B"/>
    <w:rsid w:val="00F85D76"/>
    <w:rsid w:val="00F91919"/>
    <w:rsid w:val="00F93173"/>
    <w:rsid w:val="00F93695"/>
    <w:rsid w:val="00F952ED"/>
    <w:rsid w:val="00FA532F"/>
    <w:rsid w:val="00FA720D"/>
    <w:rsid w:val="00FB151E"/>
    <w:rsid w:val="00FB3641"/>
    <w:rsid w:val="00FB4867"/>
    <w:rsid w:val="00FB52C8"/>
    <w:rsid w:val="00FB63E6"/>
    <w:rsid w:val="00FB654A"/>
    <w:rsid w:val="00FB745C"/>
    <w:rsid w:val="00FC56DA"/>
    <w:rsid w:val="00FC74B8"/>
    <w:rsid w:val="00FD1188"/>
    <w:rsid w:val="00FD42C7"/>
    <w:rsid w:val="00FD4F3E"/>
    <w:rsid w:val="00FD59E0"/>
    <w:rsid w:val="00FE4284"/>
    <w:rsid w:val="00FF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0E0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/>
      <w:b/>
      <w:bCs/>
      <w:kern w:val="1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/>
      <w:b/>
      <w:kern w:val="1"/>
      <w:sz w:val="26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2A20"/>
    <w:rPr>
      <w:rFonts w:ascii="Times New Roman" w:hAnsi="Times New Roman" w:cs="Times New Roman"/>
      <w:b/>
      <w:kern w:val="1"/>
      <w:sz w:val="4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C2A20"/>
    <w:rPr>
      <w:rFonts w:ascii="Arial" w:hAnsi="Arial" w:cs="Times New Roman"/>
      <w:b/>
      <w:kern w:val="1"/>
      <w:sz w:val="26"/>
    </w:rPr>
  </w:style>
  <w:style w:type="paragraph" w:customStyle="1" w:styleId="ConsPlusNormal">
    <w:name w:val="ConsPlusNormal"/>
    <w:link w:val="ConsPlusNormal0"/>
    <w:uiPriority w:val="99"/>
    <w:rsid w:val="004D3E9B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4D3E9B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E79DE"/>
    <w:pPr>
      <w:spacing w:after="0" w:line="240" w:lineRule="auto"/>
    </w:pPr>
    <w:rPr>
      <w:rFonts w:ascii="Segoe UI" w:hAnsi="Segoe UI"/>
      <w:sz w:val="18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79DE"/>
    <w:rPr>
      <w:rFonts w:ascii="Segoe UI" w:hAnsi="Segoe UI" w:cs="Times New Roman"/>
      <w:sz w:val="18"/>
    </w:rPr>
  </w:style>
  <w:style w:type="paragraph" w:styleId="BodyText">
    <w:name w:val="Body Text"/>
    <w:basedOn w:val="Normal"/>
    <w:link w:val="BodyTextChar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C2A20"/>
    <w:rPr>
      <w:rFonts w:ascii="Times New Roman" w:hAnsi="Times New Roman" w:cs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zh-CN" w:bidi="hi-IN"/>
    </w:rPr>
  </w:style>
  <w:style w:type="paragraph" w:styleId="EndnoteText">
    <w:name w:val="endnote text"/>
    <w:basedOn w:val="Normal"/>
    <w:link w:val="EndnoteTextChar"/>
    <w:uiPriority w:val="99"/>
    <w:semiHidden/>
    <w:rsid w:val="0033342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33423"/>
    <w:rPr>
      <w:rFonts w:cs="Times New Roman"/>
      <w:lang w:eastAsia="en-US"/>
    </w:rPr>
  </w:style>
  <w:style w:type="character" w:styleId="EndnoteReference">
    <w:name w:val="endnote reference"/>
    <w:basedOn w:val="DefaultParagraphFont"/>
    <w:uiPriority w:val="99"/>
    <w:semiHidden/>
    <w:rsid w:val="00333423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334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33423"/>
    <w:rPr>
      <w:rFonts w:cs="Times New Roman"/>
      <w:lang w:eastAsia="en-US"/>
    </w:rPr>
  </w:style>
  <w:style w:type="character" w:styleId="FootnoteReference">
    <w:name w:val="footnote reference"/>
    <w:basedOn w:val="DefaultParagraphFont"/>
    <w:uiPriority w:val="99"/>
    <w:rsid w:val="00333423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695F8C"/>
    <w:rPr>
      <w:rFonts w:cs="Times New Roman"/>
      <w:color w:val="0000FF"/>
      <w:u w:val="single"/>
    </w:rPr>
  </w:style>
  <w:style w:type="paragraph" w:customStyle="1" w:styleId="a">
    <w:name w:val="Прижатый влево"/>
    <w:basedOn w:val="Normal"/>
    <w:next w:val="Normal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0">
    <w:name w:val="Гипертекстовая ссылка"/>
    <w:basedOn w:val="DefaultParagraphFont"/>
    <w:uiPriority w:val="99"/>
    <w:rsid w:val="007B0694"/>
    <w:rPr>
      <w:rFonts w:cs="Times New Roman"/>
      <w:color w:val="106BBE"/>
    </w:rPr>
  </w:style>
  <w:style w:type="paragraph" w:customStyle="1" w:styleId="a1">
    <w:name w:val="Комментарий"/>
    <w:basedOn w:val="Normal"/>
    <w:next w:val="Normal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2">
    <w:name w:val="Информация об изменениях документа"/>
    <w:basedOn w:val="a1"/>
    <w:next w:val="Normal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uiPriority w:val="99"/>
    <w:locked/>
    <w:rsid w:val="00B46DBE"/>
    <w:rPr>
      <w:rFonts w:eastAsia="Times New Roman"/>
      <w:sz w:val="22"/>
    </w:rPr>
  </w:style>
  <w:style w:type="paragraph" w:styleId="Header">
    <w:name w:val="header"/>
    <w:basedOn w:val="Normal"/>
    <w:link w:val="HeaderChar"/>
    <w:uiPriority w:val="99"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76CB8"/>
    <w:rPr>
      <w:rFonts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76CB8"/>
    <w:rPr>
      <w:rFonts w:cs="Times New Roman"/>
      <w:sz w:val="22"/>
      <w:szCs w:val="22"/>
      <w:lang w:eastAsia="en-US"/>
    </w:rPr>
  </w:style>
  <w:style w:type="character" w:customStyle="1" w:styleId="4">
    <w:name w:val="Основной текст (4)_"/>
    <w:link w:val="41"/>
    <w:uiPriority w:val="99"/>
    <w:locked/>
    <w:rsid w:val="00004C3B"/>
    <w:rPr>
      <w:b/>
      <w:sz w:val="26"/>
      <w:shd w:val="clear" w:color="auto" w:fill="FFFFFF"/>
    </w:rPr>
  </w:style>
  <w:style w:type="paragraph" w:customStyle="1" w:styleId="41">
    <w:name w:val="Основной текст (4)1"/>
    <w:basedOn w:val="Normal"/>
    <w:link w:val="4"/>
    <w:uiPriority w:val="99"/>
    <w:rsid w:val="00004C3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sz w:val="26"/>
      <w:szCs w:val="20"/>
      <w:lang w:eastAsia="ru-RU"/>
    </w:rPr>
  </w:style>
  <w:style w:type="character" w:customStyle="1" w:styleId="40">
    <w:name w:val="Основной текст (4)"/>
    <w:uiPriority w:val="99"/>
    <w:rsid w:val="00DF5D07"/>
    <w:rPr>
      <w:b/>
      <w:sz w:val="26"/>
      <w:shd w:val="clear" w:color="auto" w:fill="FFFFFF"/>
    </w:rPr>
  </w:style>
  <w:style w:type="character" w:customStyle="1" w:styleId="6">
    <w:name w:val="Основной текст (6)_"/>
    <w:link w:val="61"/>
    <w:uiPriority w:val="99"/>
    <w:locked/>
    <w:rsid w:val="00DF5D07"/>
    <w:rPr>
      <w:b/>
      <w:shd w:val="clear" w:color="auto" w:fill="FFFFFF"/>
    </w:rPr>
  </w:style>
  <w:style w:type="character" w:customStyle="1" w:styleId="60">
    <w:name w:val="Основной текст (6)"/>
    <w:uiPriority w:val="99"/>
    <w:rsid w:val="00DF5D07"/>
  </w:style>
  <w:style w:type="paragraph" w:customStyle="1" w:styleId="61">
    <w:name w:val="Основной текст (6)1"/>
    <w:basedOn w:val="Normal"/>
    <w:link w:val="6"/>
    <w:uiPriority w:val="99"/>
    <w:rsid w:val="00DF5D07"/>
    <w:pPr>
      <w:widowControl w:val="0"/>
      <w:shd w:val="clear" w:color="auto" w:fill="FFFFFF"/>
      <w:spacing w:before="300" w:after="0" w:line="317" w:lineRule="exact"/>
      <w:jc w:val="both"/>
    </w:pPr>
    <w:rPr>
      <w:b/>
      <w:sz w:val="20"/>
      <w:szCs w:val="20"/>
      <w:lang w:eastAsia="ru-RU"/>
    </w:rPr>
  </w:style>
  <w:style w:type="paragraph" w:styleId="NoSpacing">
    <w:name w:val="No Spacing"/>
    <w:uiPriority w:val="99"/>
    <w:qFormat/>
    <w:rsid w:val="0002293B"/>
    <w:pPr>
      <w:suppressAutoHyphens/>
    </w:pPr>
    <w:rPr>
      <w:rFonts w:cs="Calibri"/>
      <w:color w:val="00000A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71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1441F7965BAEB58B466E89CF4AAA8605F8FE54D53A11D6713CD658638BA0E3CA894491E90FD9E73CE58D50A6FF800B37D49AAFBD3207CA66yBM" TargetMode="External"/><Relationship Id="rId13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1518DFACA24838346477FE228B27007F75AB58A5C6FEE0891C701B9D5E05C1682C2070BC5A762779DB050D0BA178EE46F504AC44B95CEFE1A221D972O6gCK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59F05142E5820D2EBBCBBA0D4D81F4369ABAA8BCE39280D476F2CD3C15A5E6A6A825F51E52D2A3B2D13A9D1ECDD7BBA7E84E68D8C5E34534EB9EA75x3i7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FB31E37C296B2C2DC2D3D940D2903A1C62D945647B6A11E4ED52FF62A6539C3C5BB4A8ECED78108BDAD48B524A92CA6FFAD54DDB29328597AD72362S9fA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10" Type="http://schemas.openxmlformats.org/officeDocument/2006/relationships/hyperlink" Target="consultantplus://offline/ref=1FB31E37C296B2C2DC2D3D940D2903A1C62D945647B6A11E4ED52FF62A6539C3C5BB4A8ECED78108BDAD48B52FA92CA6FFAD54DDB29328597AD72362S9fA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FB31E37C296B2C2DC2D3D940D2903A1C62D945647B6A11E4ED52FF62A6539C3C5BB4A8ECED78108BDAD48B524A92CA6FFAD54DDB29328597AD72362S9fAO" TargetMode="External"/><Relationship Id="rId14" Type="http://schemas.openxmlformats.org/officeDocument/2006/relationships/hyperlink" Target="consultantplus://offline/ref=FB5F431B469216FAEFC7267BAE3E27B83EE98316E28318715731C052B4BA6CD122AF77789BE23B55CB4CD8087A42C7B7F3BD36DA9B09FE4EDCD6F475A2nB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19</Pages>
  <Words>10540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Галина Юрьевна</dc:creator>
  <cp:keywords/>
  <dc:description/>
  <cp:lastModifiedBy>Admin</cp:lastModifiedBy>
  <cp:revision>6</cp:revision>
  <cp:lastPrinted>2021-05-20T10:47:00Z</cp:lastPrinted>
  <dcterms:created xsi:type="dcterms:W3CDTF">2021-05-17T07:48:00Z</dcterms:created>
  <dcterms:modified xsi:type="dcterms:W3CDTF">2021-06-07T11:25:00Z</dcterms:modified>
</cp:coreProperties>
</file>